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2992082" w14:textId="77777777" w:rsidR="00496AF8" w:rsidRPr="001A6D05" w:rsidRDefault="007C1887" w:rsidP="001A196B">
      <w:pPr>
        <w:jc w:val="center"/>
        <w:rPr>
          <w:b/>
          <w:noProof/>
          <w:sz w:val="24"/>
          <w:szCs w:val="24"/>
        </w:rPr>
      </w:pPr>
      <w:r>
        <w:rPr>
          <w:b/>
          <w:smallCaps/>
          <w:noProof/>
          <w:sz w:val="24"/>
          <w:szCs w:val="24"/>
        </w:rPr>
        <w:t>N</w:t>
      </w:r>
      <w:r w:rsidR="002F20A7" w:rsidRPr="001A6D05">
        <w:rPr>
          <w:b/>
          <w:smallCaps/>
          <w:noProof/>
          <w:sz w:val="24"/>
          <w:szCs w:val="24"/>
        </w:rPr>
        <w:t>ational Quality Forum</w:t>
      </w:r>
      <w:r w:rsidR="002F20A7" w:rsidRPr="001A6D05">
        <w:rPr>
          <w:b/>
          <w:noProof/>
          <w:sz w:val="24"/>
          <w:szCs w:val="24"/>
        </w:rPr>
        <w:t>—</w:t>
      </w:r>
      <w:r w:rsidR="00496AF8" w:rsidRPr="001A6D05">
        <w:rPr>
          <w:b/>
          <w:noProof/>
          <w:sz w:val="24"/>
          <w:szCs w:val="24"/>
        </w:rPr>
        <w:t>Evidence (</w:t>
      </w:r>
      <w:r w:rsidR="00BE2295">
        <w:rPr>
          <w:b/>
          <w:noProof/>
          <w:sz w:val="24"/>
          <w:szCs w:val="24"/>
        </w:rPr>
        <w:t>subcrite</w:t>
      </w:r>
      <w:r w:rsidR="00617390">
        <w:rPr>
          <w:b/>
          <w:noProof/>
          <w:sz w:val="24"/>
          <w:szCs w:val="24"/>
        </w:rPr>
        <w:t>r</w:t>
      </w:r>
      <w:r w:rsidR="00BE2295">
        <w:rPr>
          <w:b/>
          <w:noProof/>
          <w:sz w:val="24"/>
          <w:szCs w:val="24"/>
        </w:rPr>
        <w:t xml:space="preserve">ion </w:t>
      </w:r>
      <w:r w:rsidR="00496AF8" w:rsidRPr="001A6D05">
        <w:rPr>
          <w:b/>
          <w:noProof/>
          <w:sz w:val="24"/>
          <w:szCs w:val="24"/>
        </w:rPr>
        <w:t>1</w:t>
      </w:r>
      <w:r w:rsidR="00B117D0">
        <w:rPr>
          <w:b/>
          <w:noProof/>
          <w:sz w:val="24"/>
          <w:szCs w:val="24"/>
        </w:rPr>
        <w:t>a</w:t>
      </w:r>
      <w:r w:rsidR="00496AF8" w:rsidRPr="001A6D05">
        <w:rPr>
          <w:b/>
          <w:noProof/>
          <w:sz w:val="24"/>
          <w:szCs w:val="24"/>
        </w:rPr>
        <w:t>)</w:t>
      </w:r>
      <w:r w:rsidR="002717C7" w:rsidRPr="001A6D05">
        <w:rPr>
          <w:b/>
          <w:noProof/>
          <w:sz w:val="24"/>
          <w:szCs w:val="24"/>
        </w:rPr>
        <w:t xml:space="preserve"> </w:t>
      </w:r>
    </w:p>
    <w:p w14:paraId="57810446" w14:textId="77777777" w:rsidR="00496AF8" w:rsidRPr="00496AF8" w:rsidRDefault="00496AF8" w:rsidP="002E2177">
      <w:pPr>
        <w:ind w:left="0" w:firstLine="0"/>
        <w:rPr>
          <w:noProof/>
        </w:rPr>
      </w:pPr>
    </w:p>
    <w:p w14:paraId="0B8DE499" w14:textId="77777777" w:rsidR="004F7D7E" w:rsidRPr="003B1CC5" w:rsidRDefault="004F7D7E" w:rsidP="00FF48EA">
      <w:pPr>
        <w:ind w:left="0" w:firstLine="0"/>
        <w:rPr>
          <w:b/>
          <w:noProof/>
        </w:rPr>
      </w:pPr>
      <w:r w:rsidRPr="003B1CC5">
        <w:rPr>
          <w:rFonts w:cstheme="minorHAnsi"/>
          <w:b/>
          <w:noProof/>
        </w:rPr>
        <w:t xml:space="preserve">Measure Number </w:t>
      </w:r>
      <w:r w:rsidRPr="003B1CC5">
        <w:rPr>
          <w:rFonts w:cstheme="minorHAnsi"/>
          <w:noProof/>
        </w:rPr>
        <w:t>(</w:t>
      </w:r>
      <w:r w:rsidRPr="003B1CC5">
        <w:rPr>
          <w:rFonts w:cstheme="minorHAnsi"/>
          <w:i/>
          <w:noProof/>
        </w:rPr>
        <w:t>if previously endorsed</w:t>
      </w:r>
      <w:r w:rsidRPr="003B1CC5">
        <w:rPr>
          <w:rFonts w:cstheme="minorHAnsi"/>
          <w:noProof/>
        </w:rPr>
        <w:t>)</w:t>
      </w:r>
      <w:r w:rsidRPr="003B1CC5">
        <w:rPr>
          <w:rFonts w:cstheme="minorHAnsi"/>
          <w:b/>
          <w:noProof/>
        </w:rPr>
        <w:t xml:space="preserve">: </w:t>
      </w:r>
      <w:sdt>
        <w:sdtPr>
          <w:rPr>
            <w:rStyle w:val="Style1"/>
          </w:rPr>
          <w:id w:val="1103681744"/>
          <w:placeholder>
            <w:docPart w:val="802395A60D9E473FB293BB3B510047FB"/>
          </w:placeholder>
        </w:sdtPr>
        <w:sdtEndPr>
          <w:rPr>
            <w:rStyle w:val="DefaultParagraphFont"/>
            <w:rFonts w:cstheme="minorHAnsi"/>
            <w:b/>
            <w:noProof/>
            <w:color w:val="auto"/>
          </w:rPr>
        </w:sdtEndPr>
        <w:sdtContent>
          <w:sdt>
            <w:sdtPr>
              <w:rPr>
                <w:rStyle w:val="Style1"/>
              </w:rPr>
              <w:id w:val="-1485779641"/>
              <w:placeholder>
                <w:docPart w:val="B1E858C6C10948C5AAA323AC59E4D1BB"/>
              </w:placeholder>
            </w:sdtPr>
            <w:sdtEndPr>
              <w:rPr>
                <w:rStyle w:val="DefaultParagraphFont"/>
                <w:rFonts w:cstheme="minorHAnsi"/>
                <w:b/>
                <w:noProof/>
                <w:color w:val="auto"/>
              </w:rPr>
            </w:sdtEndPr>
            <w:sdtContent>
              <w:r w:rsidR="00FF48EA" w:rsidRPr="00FF48EA">
                <w:rPr>
                  <w:rFonts w:cstheme="majorBidi"/>
                  <w:bCs/>
                  <w:iCs/>
                </w:rPr>
                <w:t>0687</w:t>
              </w:r>
            </w:sdtContent>
          </w:sdt>
        </w:sdtContent>
      </w:sdt>
    </w:p>
    <w:p w14:paraId="5D877C06" w14:textId="77777777" w:rsidR="00496AF8" w:rsidRPr="003B1CC5" w:rsidRDefault="00496AF8" w:rsidP="00FF48EA">
      <w:pPr>
        <w:ind w:left="0" w:firstLine="0"/>
        <w:rPr>
          <w:noProof/>
        </w:rPr>
      </w:pPr>
      <w:r w:rsidRPr="003B1CC5">
        <w:rPr>
          <w:b/>
          <w:noProof/>
        </w:rPr>
        <w:t>Measure Title</w:t>
      </w:r>
      <w:r w:rsidRPr="003B1CC5">
        <w:rPr>
          <w:noProof/>
        </w:rPr>
        <w:t xml:space="preserve">:  </w:t>
      </w:r>
      <w:sdt>
        <w:sdtPr>
          <w:rPr>
            <w:rStyle w:val="Style1"/>
          </w:rPr>
          <w:id w:val="-882640736"/>
          <w:placeholder>
            <w:docPart w:val="72150A1DE9E24F7C8985B3BD448DF101"/>
          </w:placeholder>
        </w:sdtPr>
        <w:sdtEndPr>
          <w:rPr>
            <w:rStyle w:val="DefaultParagraphFont"/>
            <w:noProof/>
            <w:color w:val="auto"/>
          </w:rPr>
        </w:sdtEndPr>
        <w:sdtContent>
          <w:r w:rsidR="00FF48EA">
            <w:rPr>
              <w:rStyle w:val="Style1"/>
            </w:rPr>
            <w:t>Percent of Residents Who Were Physically Restrained (Long-Stay)</w:t>
          </w:r>
        </w:sdtContent>
      </w:sdt>
    </w:p>
    <w:p w14:paraId="31ADE618" w14:textId="77777777" w:rsidR="00114848" w:rsidRPr="003B1CC5" w:rsidRDefault="00024526" w:rsidP="00015304">
      <w:pPr>
        <w:ind w:left="0" w:firstLine="0"/>
        <w:rPr>
          <w:b/>
          <w:noProof/>
        </w:rPr>
      </w:pPr>
      <w:r w:rsidRPr="003B1CC5">
        <w:rPr>
          <w:b/>
          <w:noProof/>
        </w:rPr>
        <w:t xml:space="preserve">IF </w:t>
      </w:r>
      <w:r w:rsidR="00176E60" w:rsidRPr="003B1CC5">
        <w:rPr>
          <w:b/>
          <w:noProof/>
        </w:rPr>
        <w:t xml:space="preserve">the measure is </w:t>
      </w:r>
      <w:r w:rsidRPr="003B1CC5">
        <w:rPr>
          <w:b/>
          <w:noProof/>
        </w:rPr>
        <w:t xml:space="preserve">a component in </w:t>
      </w:r>
      <w:r w:rsidR="00176E60" w:rsidRPr="003B1CC5">
        <w:rPr>
          <w:b/>
          <w:noProof/>
        </w:rPr>
        <w:t>a composite performance measure, provide the</w:t>
      </w:r>
      <w:r w:rsidR="008B652E" w:rsidRPr="003B1CC5">
        <w:rPr>
          <w:b/>
          <w:noProof/>
        </w:rPr>
        <w:t xml:space="preserve"> </w:t>
      </w:r>
      <w:r w:rsidR="00114848" w:rsidRPr="003B1CC5">
        <w:rPr>
          <w:b/>
          <w:noProof/>
        </w:rPr>
        <w:t xml:space="preserve">title of the </w:t>
      </w:r>
      <w:r w:rsidR="00E97E59" w:rsidRPr="003B1CC5">
        <w:rPr>
          <w:b/>
          <w:noProof/>
        </w:rPr>
        <w:t>Compo</w:t>
      </w:r>
      <w:r w:rsidR="00736E0F" w:rsidRPr="003B1CC5">
        <w:rPr>
          <w:b/>
          <w:noProof/>
        </w:rPr>
        <w:t>site</w:t>
      </w:r>
      <w:r w:rsidR="00E97E59" w:rsidRPr="003B1CC5">
        <w:rPr>
          <w:b/>
          <w:noProof/>
        </w:rPr>
        <w:t xml:space="preserve"> Measure </w:t>
      </w:r>
      <w:r w:rsidR="00114848" w:rsidRPr="003B1CC5">
        <w:rPr>
          <w:b/>
          <w:noProof/>
        </w:rPr>
        <w:t>here</w:t>
      </w:r>
      <w:r w:rsidR="00E97E59" w:rsidRPr="003B1CC5">
        <w:rPr>
          <w:b/>
          <w:noProof/>
        </w:rPr>
        <w:t>:</w:t>
      </w:r>
      <w:r w:rsidR="00E97E59" w:rsidRPr="003B1CC5">
        <w:rPr>
          <w:noProof/>
        </w:rPr>
        <w:t xml:space="preserve"> </w:t>
      </w:r>
      <w:sdt>
        <w:sdtPr>
          <w:rPr>
            <w:rStyle w:val="Style1"/>
          </w:rPr>
          <w:id w:val="474719354"/>
          <w:placeholder>
            <w:docPart w:val="F5A8298D66BD49DFACE5B537CF969B01"/>
          </w:placeholder>
          <w:showingPlcHdr/>
        </w:sdtPr>
        <w:sdtEndPr>
          <w:rPr>
            <w:rStyle w:val="DefaultParagraphFont"/>
            <w:noProof/>
            <w:color w:val="auto"/>
          </w:rPr>
        </w:sdtEndPr>
        <w:sdtContent>
          <w:r w:rsidR="00E97E59" w:rsidRPr="003B1CC5">
            <w:rPr>
              <w:rStyle w:val="PlaceholderText"/>
              <w:rFonts w:cstheme="minorHAnsi"/>
              <w:color w:val="A6A6A6" w:themeColor="background1" w:themeShade="A6"/>
            </w:rPr>
            <w:t xml:space="preserve">Click here to enter </w:t>
          </w:r>
          <w:r w:rsidR="008B652E" w:rsidRPr="003B1CC5">
            <w:rPr>
              <w:rStyle w:val="PlaceholderText"/>
              <w:rFonts w:cstheme="minorHAnsi"/>
              <w:color w:val="A6A6A6" w:themeColor="background1" w:themeShade="A6"/>
            </w:rPr>
            <w:t xml:space="preserve">composite </w:t>
          </w:r>
          <w:r w:rsidR="00E97E59" w:rsidRPr="003B1CC5">
            <w:rPr>
              <w:rStyle w:val="PlaceholderText"/>
              <w:rFonts w:cstheme="minorHAnsi"/>
              <w:color w:val="A6A6A6" w:themeColor="background1" w:themeShade="A6"/>
            </w:rPr>
            <w:t>measure</w:t>
          </w:r>
          <w:r w:rsidR="004F7D7E" w:rsidRPr="003B1CC5">
            <w:rPr>
              <w:rStyle w:val="PlaceholderText"/>
              <w:rFonts w:cstheme="minorHAnsi"/>
              <w:color w:val="A6A6A6" w:themeColor="background1" w:themeShade="A6"/>
            </w:rPr>
            <w:t xml:space="preserve"> #/</w:t>
          </w:r>
          <w:r w:rsidR="00E97E59" w:rsidRPr="003B1CC5">
            <w:rPr>
              <w:rStyle w:val="PlaceholderText"/>
              <w:rFonts w:cstheme="minorHAnsi"/>
              <w:color w:val="A6A6A6" w:themeColor="background1" w:themeShade="A6"/>
            </w:rPr>
            <w:t xml:space="preserve"> title</w:t>
          </w:r>
        </w:sdtContent>
      </w:sdt>
    </w:p>
    <w:p w14:paraId="7761007B" w14:textId="77777777" w:rsidR="00496AF8" w:rsidRPr="003B1CC5" w:rsidRDefault="00496AF8" w:rsidP="002E2177">
      <w:pPr>
        <w:ind w:left="0" w:firstLine="0"/>
        <w:rPr>
          <w:rStyle w:val="Style2"/>
        </w:rPr>
      </w:pPr>
      <w:r w:rsidRPr="003B1CC5">
        <w:rPr>
          <w:b/>
          <w:noProof/>
        </w:rPr>
        <w:t>Date of Submission</w:t>
      </w:r>
      <w:r w:rsidRPr="003B1CC5">
        <w:rPr>
          <w:noProof/>
        </w:rPr>
        <w:t xml:space="preserve">:  </w:t>
      </w:r>
      <w:sdt>
        <w:sdtPr>
          <w:rPr>
            <w:rStyle w:val="Style2"/>
          </w:rPr>
          <w:id w:val="-1689821638"/>
          <w:placeholder>
            <w:docPart w:val="F88BFE2235F248DDB944B5445E669E3C"/>
          </w:placeholder>
          <w:showingPlcHdr/>
          <w:date>
            <w:dateFormat w:val="M/d/yyyy"/>
            <w:lid w:val="en-US"/>
            <w:storeMappedDataAs w:val="dateTime"/>
            <w:calendar w:val="gregorian"/>
          </w:date>
        </w:sdtPr>
        <w:sdtEndPr>
          <w:rPr>
            <w:rStyle w:val="DefaultParagraphFont"/>
            <w:noProof/>
            <w:color w:val="auto"/>
            <w:u w:val="none"/>
          </w:rPr>
        </w:sdtEndPr>
        <w:sdtContent>
          <w:r w:rsidRPr="00015304">
            <w:rPr>
              <w:rStyle w:val="PlaceholderText"/>
            </w:rPr>
            <w:t>Click here to enter a date</w:t>
          </w:r>
        </w:sdtContent>
      </w:sdt>
    </w:p>
    <w:p w14:paraId="5F5C5FC0" w14:textId="77777777" w:rsidR="00176E60" w:rsidRPr="003B1CC5" w:rsidRDefault="00176E60" w:rsidP="002E2177">
      <w:pPr>
        <w:ind w:left="0" w:firstLine="0"/>
        <w:rPr>
          <w:rStyle w:val="Style2"/>
        </w:rPr>
      </w:pPr>
    </w:p>
    <w:tbl>
      <w:tblPr>
        <w:tblStyle w:val="TableGrid"/>
        <w:tblW w:w="5500" w:type="pct"/>
        <w:jc w:val="center"/>
        <w:tblLook w:val="04A0" w:firstRow="1" w:lastRow="0" w:firstColumn="1" w:lastColumn="0" w:noHBand="0" w:noVBand="1"/>
      </w:tblPr>
      <w:tblGrid>
        <w:gridCol w:w="10285"/>
      </w:tblGrid>
      <w:tr w:rsidR="00496AF8" w:rsidRPr="003B1CC5" w14:paraId="6605CF47" w14:textId="77777777" w:rsidTr="00176E60">
        <w:trPr>
          <w:jc w:val="center"/>
        </w:trPr>
        <w:tc>
          <w:tcPr>
            <w:tcW w:w="9576" w:type="dxa"/>
          </w:tcPr>
          <w:p w14:paraId="75D22655" w14:textId="77777777" w:rsidR="00114848" w:rsidRPr="003B1CC5" w:rsidRDefault="00114848" w:rsidP="00114848">
            <w:pPr>
              <w:pStyle w:val="CommentText"/>
              <w:ind w:left="0" w:firstLine="0"/>
              <w:rPr>
                <w:b/>
                <w:i/>
                <w:sz w:val="22"/>
                <w:szCs w:val="22"/>
              </w:rPr>
            </w:pPr>
            <w:r w:rsidRPr="003B1CC5">
              <w:rPr>
                <w:rFonts w:cstheme="minorHAnsi"/>
                <w:b/>
                <w:noProof/>
                <w:sz w:val="22"/>
                <w:szCs w:val="22"/>
              </w:rPr>
              <w:t>Instructions</w:t>
            </w:r>
          </w:p>
          <w:p w14:paraId="1A158610" w14:textId="77777777" w:rsidR="00024526" w:rsidRPr="003B1CC5" w:rsidRDefault="00024526" w:rsidP="00024526">
            <w:pPr>
              <w:pStyle w:val="CommentText"/>
              <w:numPr>
                <w:ilvl w:val="0"/>
                <w:numId w:val="5"/>
              </w:numPr>
              <w:rPr>
                <w:i/>
                <w:sz w:val="22"/>
                <w:szCs w:val="22"/>
              </w:rPr>
            </w:pPr>
            <w:r w:rsidRPr="003B1CC5">
              <w:rPr>
                <w:i/>
                <w:sz w:val="22"/>
                <w:szCs w:val="22"/>
              </w:rPr>
              <w:t xml:space="preserve">For composite performance measures:  </w:t>
            </w:r>
          </w:p>
          <w:p w14:paraId="46C4DEF7" w14:textId="77777777" w:rsidR="00024526" w:rsidRPr="003B1CC5" w:rsidRDefault="00024526" w:rsidP="00A421D4">
            <w:pPr>
              <w:pStyle w:val="CommentText"/>
              <w:numPr>
                <w:ilvl w:val="1"/>
                <w:numId w:val="5"/>
              </w:numPr>
              <w:ind w:left="792"/>
              <w:rPr>
                <w:i/>
                <w:sz w:val="22"/>
                <w:szCs w:val="22"/>
              </w:rPr>
            </w:pPr>
            <w:r w:rsidRPr="003B1CC5">
              <w:rPr>
                <w:i/>
                <w:sz w:val="22"/>
                <w:szCs w:val="22"/>
              </w:rPr>
              <w:t xml:space="preserve"> A separate evidence form is required for each component measure unless several components were studied together.</w:t>
            </w:r>
          </w:p>
          <w:p w14:paraId="09AA8AB1" w14:textId="77777777" w:rsidR="00024526" w:rsidRPr="003B1CC5" w:rsidRDefault="00024526" w:rsidP="00A421D4">
            <w:pPr>
              <w:pStyle w:val="CommentText"/>
              <w:numPr>
                <w:ilvl w:val="1"/>
                <w:numId w:val="5"/>
              </w:numPr>
              <w:ind w:left="792"/>
              <w:rPr>
                <w:i/>
                <w:sz w:val="22"/>
                <w:szCs w:val="22"/>
              </w:rPr>
            </w:pPr>
            <w:r w:rsidRPr="003B1CC5">
              <w:rPr>
                <w:i/>
                <w:sz w:val="22"/>
                <w:szCs w:val="22"/>
              </w:rPr>
              <w:t xml:space="preserve"> If a component measure is submitted as an individual performance measure, attach the evidence form to the individual measure submission.</w:t>
            </w:r>
          </w:p>
          <w:p w14:paraId="6E975D6C" w14:textId="77777777" w:rsidR="002F20A7" w:rsidRPr="003B1CC5" w:rsidRDefault="002F20A7" w:rsidP="00024526">
            <w:pPr>
              <w:pStyle w:val="ListParagraph"/>
              <w:numPr>
                <w:ilvl w:val="0"/>
                <w:numId w:val="5"/>
              </w:numPr>
              <w:spacing w:after="0" w:line="240" w:lineRule="auto"/>
            </w:pPr>
            <w:r w:rsidRPr="003B1CC5">
              <w:t xml:space="preserve">Respond to </w:t>
            </w:r>
            <w:r w:rsidR="00440687" w:rsidRPr="003B1CC5">
              <w:rPr>
                <w:u w:val="single"/>
              </w:rPr>
              <w:t>all</w:t>
            </w:r>
            <w:r w:rsidR="00440687" w:rsidRPr="003B1CC5">
              <w:t xml:space="preserve"> </w:t>
            </w:r>
            <w:r w:rsidRPr="003B1CC5">
              <w:t xml:space="preserve">questions </w:t>
            </w:r>
            <w:r w:rsidR="00440687" w:rsidRPr="003B1CC5">
              <w:t xml:space="preserve">as instructed </w:t>
            </w:r>
            <w:r w:rsidRPr="003B1CC5">
              <w:t>with answers imm</w:t>
            </w:r>
            <w:r w:rsidR="000A0810" w:rsidRPr="003B1CC5">
              <w:t>ediately following the question</w:t>
            </w:r>
            <w:r w:rsidRPr="003B1CC5">
              <w:t>.</w:t>
            </w:r>
            <w:r w:rsidR="008B652E" w:rsidRPr="003B1CC5">
              <w:t xml:space="preserve"> All information needed to demonstrate meeting the </w:t>
            </w:r>
            <w:r w:rsidR="008B652E" w:rsidRPr="003B1CC5">
              <w:rPr>
                <w:rFonts w:cstheme="minorHAnsi"/>
              </w:rPr>
              <w:t xml:space="preserve">evidence </w:t>
            </w:r>
            <w:r w:rsidR="00A13867" w:rsidRPr="003B1CC5">
              <w:rPr>
                <w:rFonts w:cstheme="minorHAnsi"/>
              </w:rPr>
              <w:t>sub</w:t>
            </w:r>
            <w:r w:rsidR="008B652E" w:rsidRPr="003B1CC5">
              <w:rPr>
                <w:rFonts w:cstheme="minorHAnsi"/>
              </w:rPr>
              <w:t>criterion (1a)</w:t>
            </w:r>
            <w:r w:rsidR="008B652E" w:rsidRPr="003B1CC5">
              <w:t xml:space="preserve"> must be in this form.  An appendix of </w:t>
            </w:r>
            <w:r w:rsidR="008B652E" w:rsidRPr="003B1CC5">
              <w:rPr>
                <w:i/>
              </w:rPr>
              <w:t>supplemental</w:t>
            </w:r>
            <w:r w:rsidR="008B652E" w:rsidRPr="003B1CC5">
              <w:t xml:space="preserve"> materials may be submitted, but there is no guarantee it will be reviewed.</w:t>
            </w:r>
          </w:p>
          <w:p w14:paraId="3FE7F01F" w14:textId="77777777" w:rsidR="0015535B" w:rsidRPr="003B1CC5" w:rsidRDefault="0015535B" w:rsidP="00024526">
            <w:pPr>
              <w:pStyle w:val="ListParagraph"/>
              <w:numPr>
                <w:ilvl w:val="0"/>
                <w:numId w:val="5"/>
              </w:numPr>
              <w:spacing w:after="0" w:line="240" w:lineRule="auto"/>
            </w:pPr>
            <w:r w:rsidRPr="003B1CC5">
              <w:t>If yo</w:t>
            </w:r>
            <w:r w:rsidR="008B652E" w:rsidRPr="003B1CC5">
              <w:t>u are unable to check a</w:t>
            </w:r>
            <w:r w:rsidR="00114848" w:rsidRPr="003B1CC5">
              <w:t xml:space="preserve"> box, please highlight or </w:t>
            </w:r>
            <w:r w:rsidRPr="003B1CC5">
              <w:t>shade the box for your response.</w:t>
            </w:r>
          </w:p>
          <w:p w14:paraId="3FF3A0B7" w14:textId="77777777" w:rsidR="00496AF8" w:rsidRPr="003B1CC5" w:rsidRDefault="002F20A7" w:rsidP="008B652E">
            <w:pPr>
              <w:pStyle w:val="ListParagraph"/>
              <w:numPr>
                <w:ilvl w:val="0"/>
                <w:numId w:val="5"/>
              </w:numPr>
              <w:spacing w:after="0" w:line="240" w:lineRule="auto"/>
            </w:pPr>
            <w:r w:rsidRPr="003B1CC5">
              <w:t xml:space="preserve">Maximum of </w:t>
            </w:r>
            <w:r w:rsidR="00235ADC" w:rsidRPr="003B1CC5">
              <w:t>10</w:t>
            </w:r>
            <w:r w:rsidR="00A421D4" w:rsidRPr="003B1CC5">
              <w:t xml:space="preserve"> pages (</w:t>
            </w:r>
            <w:r w:rsidR="00114848" w:rsidRPr="003B1CC5">
              <w:rPr>
                <w:i/>
              </w:rPr>
              <w:t>incudes questions/instructions</w:t>
            </w:r>
            <w:r w:rsidRPr="003B1CC5">
              <w:t>; minimum font size 11 pt</w:t>
            </w:r>
            <w:r w:rsidR="00114848" w:rsidRPr="003B1CC5">
              <w:t>; do not change margins).</w:t>
            </w:r>
            <w:r w:rsidR="0088371C" w:rsidRPr="003B1CC5">
              <w:t xml:space="preserve"> </w:t>
            </w:r>
            <w:r w:rsidR="009E37BD" w:rsidRPr="003B1CC5">
              <w:rPr>
                <w:b/>
                <w:i/>
              </w:rPr>
              <w:t xml:space="preserve">Contact </w:t>
            </w:r>
            <w:r w:rsidR="008B652E" w:rsidRPr="003B1CC5">
              <w:rPr>
                <w:b/>
                <w:i/>
              </w:rPr>
              <w:t xml:space="preserve">NQF </w:t>
            </w:r>
            <w:r w:rsidR="0014347E" w:rsidRPr="003B1CC5">
              <w:rPr>
                <w:b/>
                <w:i/>
              </w:rPr>
              <w:t>staff if more pages are needed</w:t>
            </w:r>
            <w:r w:rsidR="009E37BD" w:rsidRPr="003B1CC5">
              <w:rPr>
                <w:b/>
                <w:i/>
              </w:rPr>
              <w:t>.</w:t>
            </w:r>
          </w:p>
          <w:p w14:paraId="006962F4" w14:textId="77777777" w:rsidR="00496AF8" w:rsidRPr="003B1CC5" w:rsidRDefault="00457E46" w:rsidP="0014347E">
            <w:pPr>
              <w:pStyle w:val="ListParagraph"/>
              <w:numPr>
                <w:ilvl w:val="0"/>
                <w:numId w:val="5"/>
              </w:numPr>
              <w:spacing w:after="0" w:line="240" w:lineRule="auto"/>
              <w:rPr>
                <w:u w:val="single"/>
              </w:rPr>
            </w:pPr>
            <w:r w:rsidRPr="003B1CC5">
              <w:t xml:space="preserve">Contact NQF staff regarding questions. Check for resources at </w:t>
            </w:r>
            <w:hyperlink r:id="rId11" w:history="1">
              <w:r w:rsidRPr="003B1CC5">
                <w:rPr>
                  <w:rStyle w:val="Hyperlink"/>
                </w:rPr>
                <w:t>Submitting Standards webpage</w:t>
              </w:r>
            </w:hyperlink>
            <w:r w:rsidRPr="003B1CC5">
              <w:t>.</w:t>
            </w:r>
          </w:p>
        </w:tc>
      </w:tr>
    </w:tbl>
    <w:p w14:paraId="07EDD02F" w14:textId="77777777" w:rsidR="00176E60" w:rsidRPr="003B1CC5" w:rsidRDefault="00176E60" w:rsidP="00765156">
      <w:pPr>
        <w:ind w:left="0" w:firstLine="0"/>
      </w:pPr>
    </w:p>
    <w:tbl>
      <w:tblPr>
        <w:tblStyle w:val="TableGrid"/>
        <w:tblW w:w="5500" w:type="pct"/>
        <w:jc w:val="center"/>
        <w:tblLook w:val="04A0" w:firstRow="1" w:lastRow="0" w:firstColumn="1" w:lastColumn="0" w:noHBand="0" w:noVBand="1"/>
      </w:tblPr>
      <w:tblGrid>
        <w:gridCol w:w="10285"/>
      </w:tblGrid>
      <w:tr w:rsidR="00176E60" w:rsidRPr="003B1CC5" w14:paraId="3E07FC80" w14:textId="77777777" w:rsidTr="00176E60">
        <w:trPr>
          <w:jc w:val="center"/>
        </w:trPr>
        <w:tc>
          <w:tcPr>
            <w:tcW w:w="9576" w:type="dxa"/>
          </w:tcPr>
          <w:p w14:paraId="49584077" w14:textId="77777777" w:rsidR="008B652E" w:rsidRPr="003B1CC5" w:rsidRDefault="007573F0" w:rsidP="008B652E">
            <w:pPr>
              <w:ind w:left="0" w:firstLine="0"/>
              <w:rPr>
                <w:sz w:val="20"/>
                <w:szCs w:val="20"/>
              </w:rPr>
            </w:pPr>
            <w:r w:rsidRPr="003B1CC5">
              <w:rPr>
                <w:b/>
                <w:bCs/>
                <w:sz w:val="20"/>
                <w:szCs w:val="20"/>
                <w:u w:val="single"/>
              </w:rPr>
              <w:t>Note</w:t>
            </w:r>
            <w:r w:rsidRPr="003B1CC5">
              <w:rPr>
                <w:b/>
                <w:bCs/>
                <w:sz w:val="20"/>
                <w:szCs w:val="20"/>
              </w:rPr>
              <w:t xml:space="preserve">: </w:t>
            </w:r>
            <w:r w:rsidR="008B652E" w:rsidRPr="003B1CC5">
              <w:rPr>
                <w:b/>
                <w:bCs/>
                <w:sz w:val="20"/>
                <w:szCs w:val="20"/>
              </w:rPr>
              <w:t>The information provided in this form is intended to aid the Steering Committee and other stakeholders in understanding to what degree the evidence for this measure meets NQF’s evaluation criteria.</w:t>
            </w:r>
          </w:p>
          <w:p w14:paraId="59ADE135" w14:textId="77777777" w:rsidR="008659ED" w:rsidRPr="003B1CC5" w:rsidRDefault="008659ED" w:rsidP="008659ED">
            <w:pPr>
              <w:ind w:left="90" w:hanging="90"/>
              <w:rPr>
                <w:sz w:val="20"/>
                <w:szCs w:val="20"/>
              </w:rPr>
            </w:pPr>
            <w:bookmarkStart w:id="0" w:name="Note2"/>
            <w:bookmarkEnd w:id="0"/>
          </w:p>
          <w:p w14:paraId="7EA58F22" w14:textId="77777777" w:rsidR="008659ED" w:rsidRPr="003B1CC5" w:rsidRDefault="008659ED" w:rsidP="008659ED">
            <w:pPr>
              <w:pStyle w:val="Heading3"/>
              <w:rPr>
                <w:rFonts w:asciiTheme="minorHAnsi" w:hAnsiTheme="minorHAnsi"/>
                <w:sz w:val="20"/>
                <w:szCs w:val="20"/>
              </w:rPr>
            </w:pPr>
            <w:r w:rsidRPr="003B1CC5">
              <w:rPr>
                <w:rFonts w:asciiTheme="minorHAnsi" w:hAnsiTheme="minorHAnsi"/>
                <w:sz w:val="20"/>
                <w:szCs w:val="20"/>
              </w:rPr>
              <w:t xml:space="preserve">1a. Evidence to Support the Measure Focus  </w:t>
            </w:r>
          </w:p>
          <w:p w14:paraId="3071063C" w14:textId="77777777" w:rsidR="008659ED" w:rsidRPr="003B1CC5" w:rsidRDefault="008659ED" w:rsidP="008659ED">
            <w:pPr>
              <w:rPr>
                <w:rFonts w:eastAsia="Calibri" w:cs="Calibri"/>
                <w:sz w:val="20"/>
                <w:szCs w:val="20"/>
              </w:rPr>
            </w:pPr>
            <w:r w:rsidRPr="003B1CC5">
              <w:rPr>
                <w:rFonts w:eastAsia="Calibri" w:cs="Calibri"/>
                <w:sz w:val="20"/>
                <w:szCs w:val="20"/>
              </w:rPr>
              <w:t xml:space="preserve">The measure focus is evidence-based, demonstrated as follows: </w:t>
            </w:r>
          </w:p>
          <w:p w14:paraId="7B090170" w14:textId="77777777" w:rsidR="008659ED" w:rsidRPr="003B1CC5" w:rsidRDefault="008659ED" w:rsidP="008659ED">
            <w:pPr>
              <w:numPr>
                <w:ilvl w:val="0"/>
                <w:numId w:val="7"/>
              </w:numPr>
              <w:rPr>
                <w:rFonts w:eastAsia="Calibri" w:cs="Calibri"/>
                <w:sz w:val="20"/>
                <w:szCs w:val="20"/>
              </w:rPr>
            </w:pPr>
            <w:r w:rsidRPr="003B1CC5">
              <w:rPr>
                <w:rFonts w:eastAsia="Calibri" w:cs="Calibri"/>
                <w:sz w:val="20"/>
                <w:szCs w:val="20"/>
                <w:u w:val="single"/>
              </w:rPr>
              <w:t xml:space="preserve">Health </w:t>
            </w:r>
            <w:r w:rsidRPr="003B1CC5">
              <w:rPr>
                <w:rFonts w:eastAsia="Calibri" w:cs="Calibri"/>
                <w:sz w:val="20"/>
                <w:szCs w:val="20"/>
              </w:rPr>
              <w:t>outcome</w:t>
            </w:r>
            <w:r w:rsidR="00CB1E41" w:rsidRPr="003B1CC5">
              <w:rPr>
                <w:rFonts w:eastAsia="Calibri" w:cs="Calibri"/>
                <w:color w:val="0000FF"/>
                <w:sz w:val="20"/>
                <w:szCs w:val="20"/>
              </w:rPr>
              <w:t xml:space="preserve">: </w:t>
            </w:r>
            <w:hyperlink w:anchor="Note3" w:history="1">
              <w:r w:rsidR="00CB1E41" w:rsidRPr="003B1CC5">
                <w:rPr>
                  <w:rStyle w:val="Hyperlink"/>
                  <w:rFonts w:eastAsia="Calibri" w:cs="Calibri"/>
                  <w:b/>
                  <w:sz w:val="20"/>
                  <w:szCs w:val="20"/>
                  <w:vertAlign w:val="superscript"/>
                </w:rPr>
                <w:t>3</w:t>
              </w:r>
            </w:hyperlink>
            <w:r w:rsidR="00CB1E41" w:rsidRPr="003B1CC5">
              <w:rPr>
                <w:rFonts w:eastAsia="Calibri" w:cs="Calibri"/>
                <w:color w:val="0000FF"/>
                <w:sz w:val="20"/>
                <w:szCs w:val="20"/>
              </w:rPr>
              <w:t xml:space="preserve"> </w:t>
            </w:r>
            <w:r w:rsidRPr="003B1CC5">
              <w:rPr>
                <w:rFonts w:eastAsia="Calibri" w:cs="Calibri"/>
                <w:sz w:val="20"/>
                <w:szCs w:val="20"/>
              </w:rPr>
              <w:t>a rationale supports the relationship of the health outcome to processes or structures of care. Applies to p</w:t>
            </w:r>
            <w:r w:rsidRPr="00A03301">
              <w:rPr>
                <w:rFonts w:eastAsia="Calibri" w:cs="Calibri"/>
                <w:sz w:val="20"/>
                <w:szCs w:val="20"/>
              </w:rPr>
              <w:t>atient</w:t>
            </w:r>
            <w:r w:rsidRPr="003B1CC5">
              <w:rPr>
                <w:rFonts w:eastAsia="Calibri" w:cs="Calibri"/>
                <w:sz w:val="20"/>
                <w:szCs w:val="20"/>
              </w:rPr>
              <w:t>-reported outcomes (PRO), including health-related quality of life/functional status, symptom/symptom burden, experience with care, health-related behavior.</w:t>
            </w:r>
          </w:p>
          <w:p w14:paraId="23891722" w14:textId="77777777" w:rsidR="008659ED" w:rsidRPr="003B1CC5" w:rsidRDefault="008659ED" w:rsidP="008659ED">
            <w:pPr>
              <w:numPr>
                <w:ilvl w:val="0"/>
                <w:numId w:val="7"/>
              </w:numPr>
              <w:rPr>
                <w:rFonts w:eastAsia="Calibri" w:cs="Calibri"/>
                <w:sz w:val="20"/>
                <w:szCs w:val="20"/>
              </w:rPr>
            </w:pPr>
            <w:r w:rsidRPr="003B1CC5">
              <w:rPr>
                <w:rFonts w:eastAsia="Calibri" w:cs="Calibri"/>
                <w:sz w:val="20"/>
                <w:szCs w:val="20"/>
                <w:u w:val="single"/>
              </w:rPr>
              <w:t>Intermediate clinical outcome</w:t>
            </w:r>
            <w:r w:rsidRPr="003B1CC5">
              <w:rPr>
                <w:rFonts w:eastAsia="Calibri" w:cs="Calibri"/>
                <w:sz w:val="20"/>
                <w:szCs w:val="20"/>
              </w:rPr>
              <w:t xml:space="preserve">: a systematic assessment and grading of the quantity, quality, and consistency of the body of evidence </w:t>
            </w:r>
            <w:hyperlink w:anchor="Note4" w:history="1">
              <w:r w:rsidRPr="003B1CC5">
                <w:rPr>
                  <w:rStyle w:val="Hyperlink"/>
                  <w:rFonts w:eastAsia="Calibri" w:cs="Calibri"/>
                  <w:b/>
                  <w:sz w:val="20"/>
                  <w:szCs w:val="20"/>
                  <w:vertAlign w:val="superscript"/>
                </w:rPr>
                <w:t>4</w:t>
              </w:r>
            </w:hyperlink>
            <w:r w:rsidRPr="003B1CC5">
              <w:rPr>
                <w:rFonts w:eastAsia="Calibri" w:cs="Calibri"/>
                <w:b/>
                <w:sz w:val="20"/>
                <w:szCs w:val="20"/>
                <w:vertAlign w:val="superscript"/>
              </w:rPr>
              <w:t xml:space="preserve"> </w:t>
            </w:r>
            <w:r w:rsidRPr="003B1CC5">
              <w:rPr>
                <w:rFonts w:eastAsia="Calibri" w:cs="Calibri"/>
                <w:bCs/>
                <w:sz w:val="20"/>
                <w:szCs w:val="20"/>
              </w:rPr>
              <w:t>that the measured intermediate clinical outcome leads to a desired health outcome.</w:t>
            </w:r>
          </w:p>
          <w:p w14:paraId="5D492720" w14:textId="77777777" w:rsidR="008659ED" w:rsidRPr="003B1CC5" w:rsidRDefault="008659ED" w:rsidP="008659ED">
            <w:pPr>
              <w:numPr>
                <w:ilvl w:val="0"/>
                <w:numId w:val="7"/>
              </w:numPr>
              <w:rPr>
                <w:rFonts w:eastAsia="Calibri" w:cs="Calibri"/>
                <w:sz w:val="20"/>
                <w:szCs w:val="20"/>
              </w:rPr>
            </w:pPr>
            <w:r w:rsidRPr="003B1CC5">
              <w:rPr>
                <w:rFonts w:eastAsia="Calibri" w:cs="Calibri"/>
                <w:sz w:val="20"/>
                <w:szCs w:val="20"/>
                <w:u w:val="single"/>
              </w:rPr>
              <w:t>Process</w:t>
            </w:r>
            <w:r w:rsidRPr="003B1CC5">
              <w:rPr>
                <w:rFonts w:eastAsia="Calibri" w:cs="Calibri"/>
                <w:sz w:val="20"/>
                <w:szCs w:val="20"/>
              </w:rPr>
              <w:t xml:space="preserve">: </w:t>
            </w:r>
            <w:hyperlink w:anchor="Note5" w:history="1">
              <w:r w:rsidRPr="003B1CC5">
                <w:rPr>
                  <w:rStyle w:val="Hyperlink"/>
                  <w:rFonts w:eastAsia="Calibri" w:cs="Calibri"/>
                  <w:b/>
                  <w:sz w:val="20"/>
                  <w:szCs w:val="20"/>
                  <w:vertAlign w:val="superscript"/>
                </w:rPr>
                <w:t>5</w:t>
              </w:r>
            </w:hyperlink>
            <w:r w:rsidRPr="003B1CC5">
              <w:rPr>
                <w:rFonts w:eastAsia="Calibri" w:cs="Calibri"/>
                <w:sz w:val="20"/>
                <w:szCs w:val="20"/>
              </w:rPr>
              <w:t xml:space="preserve"> a systematic assessment and grading of the quantity, quality, and consistency of the body of evidence </w:t>
            </w:r>
            <w:hyperlink w:anchor="Note4" w:history="1">
              <w:r w:rsidR="00CB1E41" w:rsidRPr="003B1CC5">
                <w:rPr>
                  <w:rStyle w:val="Hyperlink"/>
                  <w:rFonts w:eastAsia="Calibri" w:cs="Calibri"/>
                  <w:b/>
                  <w:sz w:val="20"/>
                  <w:szCs w:val="20"/>
                  <w:vertAlign w:val="superscript"/>
                </w:rPr>
                <w:t>4</w:t>
              </w:r>
            </w:hyperlink>
            <w:r w:rsidRPr="003B1CC5">
              <w:rPr>
                <w:rFonts w:eastAsia="Calibri" w:cs="Calibri"/>
                <w:bCs/>
                <w:sz w:val="20"/>
                <w:szCs w:val="20"/>
              </w:rPr>
              <w:t xml:space="preserve"> that the measured process leads to a desired health outcome.</w:t>
            </w:r>
          </w:p>
          <w:p w14:paraId="5A6EE42B" w14:textId="77777777" w:rsidR="008659ED" w:rsidRPr="003B1CC5" w:rsidRDefault="008659ED" w:rsidP="00CB1E41">
            <w:pPr>
              <w:numPr>
                <w:ilvl w:val="0"/>
                <w:numId w:val="8"/>
              </w:numPr>
              <w:autoSpaceDE w:val="0"/>
              <w:autoSpaceDN w:val="0"/>
              <w:adjustRightInd w:val="0"/>
              <w:contextualSpacing/>
              <w:rPr>
                <w:sz w:val="20"/>
                <w:szCs w:val="20"/>
              </w:rPr>
            </w:pPr>
            <w:r w:rsidRPr="003B1CC5">
              <w:rPr>
                <w:rFonts w:eastAsia="Calibri" w:cs="Calibri"/>
                <w:sz w:val="20"/>
                <w:szCs w:val="20"/>
                <w:u w:val="single"/>
              </w:rPr>
              <w:t>Structure</w:t>
            </w:r>
            <w:r w:rsidRPr="003B1CC5">
              <w:rPr>
                <w:rFonts w:eastAsia="Calibri" w:cs="Calibri"/>
                <w:sz w:val="20"/>
                <w:szCs w:val="20"/>
              </w:rPr>
              <w:t xml:space="preserve">: a systematic assessment and grading of the quantity, quality, and consistency of the body of evidence </w:t>
            </w:r>
            <w:hyperlink w:anchor="Note4" w:history="1">
              <w:r w:rsidR="00CB1E41" w:rsidRPr="003B1CC5">
                <w:rPr>
                  <w:rStyle w:val="Hyperlink"/>
                  <w:rFonts w:eastAsia="Calibri" w:cs="Calibri"/>
                  <w:b/>
                  <w:sz w:val="20"/>
                  <w:szCs w:val="20"/>
                  <w:vertAlign w:val="superscript"/>
                </w:rPr>
                <w:t>4</w:t>
              </w:r>
            </w:hyperlink>
            <w:r w:rsidRPr="003B1CC5">
              <w:rPr>
                <w:rFonts w:eastAsia="Calibri" w:cs="Calibri"/>
                <w:b/>
                <w:sz w:val="20"/>
                <w:szCs w:val="20"/>
                <w:vertAlign w:val="superscript"/>
              </w:rPr>
              <w:t xml:space="preserve"> </w:t>
            </w:r>
            <w:r w:rsidRPr="003B1CC5">
              <w:rPr>
                <w:rFonts w:eastAsia="Calibri" w:cs="Calibri"/>
                <w:bCs/>
                <w:sz w:val="20"/>
                <w:szCs w:val="20"/>
              </w:rPr>
              <w:t xml:space="preserve"> that the measured structure leads to a desired health outcome.</w:t>
            </w:r>
          </w:p>
          <w:p w14:paraId="6B3434E3" w14:textId="77777777" w:rsidR="008659ED" w:rsidRPr="003B1CC5" w:rsidRDefault="008659ED" w:rsidP="00CB1E41">
            <w:pPr>
              <w:numPr>
                <w:ilvl w:val="0"/>
                <w:numId w:val="8"/>
              </w:numPr>
              <w:autoSpaceDE w:val="0"/>
              <w:autoSpaceDN w:val="0"/>
              <w:adjustRightInd w:val="0"/>
              <w:contextualSpacing/>
              <w:rPr>
                <w:sz w:val="20"/>
                <w:szCs w:val="20"/>
              </w:rPr>
            </w:pPr>
            <w:r w:rsidRPr="003B1CC5">
              <w:rPr>
                <w:rFonts w:eastAsia="Calibri" w:cs="Calibri"/>
                <w:sz w:val="20"/>
                <w:szCs w:val="20"/>
                <w:u w:val="single"/>
              </w:rPr>
              <w:t>Efficiency</w:t>
            </w:r>
            <w:r w:rsidR="00E536D3" w:rsidRPr="003B1CC5">
              <w:rPr>
                <w:rFonts w:eastAsia="Calibri" w:cs="Calibri"/>
                <w:sz w:val="20"/>
                <w:szCs w:val="20"/>
              </w:rPr>
              <w:t xml:space="preserve">: </w:t>
            </w:r>
            <w:hyperlink w:anchor="Note6" w:history="1">
              <w:r w:rsidR="00E536D3" w:rsidRPr="003B1CC5">
                <w:rPr>
                  <w:rStyle w:val="Hyperlink"/>
                  <w:rFonts w:eastAsia="Calibri" w:cs="Calibri"/>
                  <w:b/>
                  <w:sz w:val="20"/>
                  <w:szCs w:val="20"/>
                  <w:vertAlign w:val="superscript"/>
                </w:rPr>
                <w:t>6</w:t>
              </w:r>
            </w:hyperlink>
            <w:r w:rsidR="00E536D3" w:rsidRPr="003B1CC5">
              <w:rPr>
                <w:rFonts w:eastAsia="Calibri" w:cs="Calibri"/>
                <w:sz w:val="20"/>
                <w:szCs w:val="20"/>
              </w:rPr>
              <w:t xml:space="preserve"> </w:t>
            </w:r>
            <w:r w:rsidRPr="003B1CC5">
              <w:rPr>
                <w:rFonts w:eastAsia="Calibri" w:cs="Calibri"/>
                <w:sz w:val="20"/>
                <w:szCs w:val="20"/>
              </w:rPr>
              <w:t>evidence not required for the resource use component.</w:t>
            </w:r>
          </w:p>
          <w:p w14:paraId="4CDDDE8D" w14:textId="77777777" w:rsidR="00CB1E41" w:rsidRPr="003B1CC5" w:rsidRDefault="00CB1E41" w:rsidP="008659ED">
            <w:pPr>
              <w:autoSpaceDE w:val="0"/>
              <w:autoSpaceDN w:val="0"/>
              <w:adjustRightInd w:val="0"/>
              <w:rPr>
                <w:rFonts w:eastAsia="Calibri" w:cs="Calibri"/>
                <w:b/>
                <w:bCs/>
                <w:iCs/>
                <w:sz w:val="18"/>
              </w:rPr>
            </w:pPr>
          </w:p>
          <w:p w14:paraId="76AFAB40" w14:textId="77777777" w:rsidR="008659ED" w:rsidRPr="003B1CC5" w:rsidRDefault="008659ED" w:rsidP="008659ED">
            <w:pPr>
              <w:autoSpaceDE w:val="0"/>
              <w:autoSpaceDN w:val="0"/>
              <w:adjustRightInd w:val="0"/>
              <w:rPr>
                <w:rFonts w:eastAsia="Calibri" w:cs="Calibri"/>
                <w:b/>
                <w:bCs/>
                <w:iCs/>
                <w:sz w:val="20"/>
                <w:szCs w:val="20"/>
              </w:rPr>
            </w:pPr>
            <w:r w:rsidRPr="003B1CC5">
              <w:rPr>
                <w:rFonts w:eastAsia="Calibri" w:cs="Calibri"/>
                <w:b/>
                <w:bCs/>
                <w:iCs/>
                <w:sz w:val="20"/>
                <w:szCs w:val="20"/>
              </w:rPr>
              <w:t>Notes</w:t>
            </w:r>
          </w:p>
          <w:p w14:paraId="4C49A2E5" w14:textId="77777777" w:rsidR="008659ED" w:rsidRPr="003B1CC5" w:rsidRDefault="008659ED" w:rsidP="00CB1E41">
            <w:pPr>
              <w:ind w:left="0" w:firstLine="0"/>
              <w:rPr>
                <w:rFonts w:eastAsia="Calibri" w:cs="Calibri"/>
                <w:sz w:val="20"/>
                <w:szCs w:val="20"/>
              </w:rPr>
            </w:pPr>
            <w:bookmarkStart w:id="1" w:name="Note3"/>
            <w:bookmarkEnd w:id="1"/>
            <w:r w:rsidRPr="003B1CC5">
              <w:rPr>
                <w:rFonts w:eastAsia="Calibri" w:cs="Calibri"/>
                <w:b/>
                <w:sz w:val="20"/>
                <w:szCs w:val="20"/>
              </w:rPr>
              <w:t>3.</w:t>
            </w:r>
            <w:r w:rsidRPr="003B1CC5">
              <w:rPr>
                <w:rFonts w:eastAsia="Calibri" w:cs="Calibri"/>
                <w:sz w:val="20"/>
                <w:szCs w:val="20"/>
              </w:rPr>
              <w:t xml:space="preserve"> Generally, rare event outcomes do not provide adequate information for improvement or discrimination; however, serious reportable events that are compared to zero are appropriate outcomes for public reporting and quality improvement.           </w:t>
            </w:r>
          </w:p>
          <w:p w14:paraId="3FFB13B7" w14:textId="77777777" w:rsidR="008659ED" w:rsidRPr="003B1CC5" w:rsidRDefault="008659ED" w:rsidP="00CB1E41">
            <w:pPr>
              <w:ind w:left="0" w:firstLine="0"/>
              <w:rPr>
                <w:rFonts w:eastAsia="Calibri" w:cs="Calibri"/>
                <w:sz w:val="20"/>
                <w:szCs w:val="20"/>
              </w:rPr>
            </w:pPr>
            <w:bookmarkStart w:id="2" w:name="Note4"/>
            <w:bookmarkEnd w:id="2"/>
            <w:r w:rsidRPr="003B1CC5">
              <w:rPr>
                <w:rFonts w:eastAsia="Calibri" w:cs="Calibri"/>
                <w:b/>
                <w:sz w:val="20"/>
                <w:szCs w:val="20"/>
              </w:rPr>
              <w:t>4.</w:t>
            </w:r>
            <w:r w:rsidRPr="003B1CC5">
              <w:rPr>
                <w:rFonts w:eastAsia="Calibri" w:cs="Calibri"/>
                <w:sz w:val="20"/>
                <w:szCs w:val="20"/>
              </w:rPr>
              <w:t xml:space="preserve"> The preferred systems for grading the evidence are the U.S. Preventive Services Task Force (USPSTF) </w:t>
            </w:r>
            <w:hyperlink r:id="rId12" w:history="1">
              <w:r w:rsidRPr="003B1CC5">
                <w:rPr>
                  <w:rFonts w:eastAsia="Calibri" w:cs="Calibri"/>
                  <w:color w:val="0000FF"/>
                  <w:sz w:val="20"/>
                  <w:szCs w:val="20"/>
                  <w:u w:val="single"/>
                </w:rPr>
                <w:t>grading definitions</w:t>
              </w:r>
            </w:hyperlink>
            <w:r w:rsidRPr="003B1CC5">
              <w:rPr>
                <w:rFonts w:eastAsia="Calibri" w:cs="Calibri"/>
                <w:sz w:val="20"/>
                <w:szCs w:val="20"/>
              </w:rPr>
              <w:t xml:space="preserve"> and </w:t>
            </w:r>
            <w:hyperlink r:id="rId13" w:history="1">
              <w:r w:rsidRPr="003B1CC5">
                <w:rPr>
                  <w:rFonts w:eastAsia="Calibri" w:cs="Calibri"/>
                  <w:color w:val="0000FF"/>
                  <w:sz w:val="20"/>
                  <w:szCs w:val="20"/>
                  <w:u w:val="single"/>
                </w:rPr>
                <w:t>methods</w:t>
              </w:r>
            </w:hyperlink>
            <w:r w:rsidRPr="003B1CC5">
              <w:rPr>
                <w:rFonts w:eastAsia="Calibri" w:cs="Calibri"/>
                <w:sz w:val="20"/>
                <w:szCs w:val="20"/>
              </w:rPr>
              <w:t xml:space="preserve">, or Grading of Recommendations, Assessment, Development and Evaluation </w:t>
            </w:r>
            <w:hyperlink r:id="rId14" w:history="1">
              <w:r w:rsidRPr="003B1CC5">
                <w:rPr>
                  <w:rFonts w:eastAsia="Calibri" w:cs="Calibri"/>
                  <w:color w:val="0000FF"/>
                  <w:sz w:val="20"/>
                  <w:szCs w:val="20"/>
                  <w:u w:val="single"/>
                </w:rPr>
                <w:t>(GRADE) guidelines</w:t>
              </w:r>
            </w:hyperlink>
            <w:r w:rsidRPr="003B1CC5">
              <w:rPr>
                <w:rFonts w:eastAsia="Calibri" w:cs="Calibri"/>
                <w:sz w:val="20"/>
                <w:szCs w:val="20"/>
              </w:rPr>
              <w:t>.</w:t>
            </w:r>
          </w:p>
          <w:p w14:paraId="1E303C3C" w14:textId="77777777" w:rsidR="008659ED" w:rsidRPr="003B1CC5" w:rsidRDefault="008659ED" w:rsidP="00CB1E41">
            <w:pPr>
              <w:ind w:left="0" w:firstLine="0"/>
              <w:rPr>
                <w:rFonts w:eastAsia="Calibri" w:cs="Calibri"/>
                <w:sz w:val="20"/>
                <w:szCs w:val="20"/>
              </w:rPr>
            </w:pPr>
            <w:bookmarkStart w:id="3" w:name="Note5"/>
            <w:bookmarkEnd w:id="3"/>
            <w:r w:rsidRPr="003B1CC5">
              <w:rPr>
                <w:rFonts w:eastAsia="Calibri" w:cs="Calibri"/>
                <w:b/>
                <w:sz w:val="20"/>
                <w:szCs w:val="20"/>
              </w:rPr>
              <w:t>5.</w:t>
            </w:r>
            <w:r w:rsidRPr="003B1CC5">
              <w:rPr>
                <w:rFonts w:eastAsia="Calibri" w:cs="Calibri"/>
                <w:sz w:val="20"/>
                <w:szCs w:val="20"/>
              </w:rPr>
              <w:t xml:space="preserve"> Clinical care processes typically include multiple steps: assess </w:t>
            </w:r>
            <w:r w:rsidRPr="003B1CC5">
              <w:rPr>
                <w:rFonts w:eastAsia="Calibri" w:cs="Calibri"/>
                <w:sz w:val="20"/>
                <w:szCs w:val="20"/>
              </w:rPr>
              <w:sym w:font="Symbol" w:char="F0AE"/>
            </w:r>
            <w:r w:rsidRPr="003B1CC5">
              <w:rPr>
                <w:rFonts w:eastAsia="Calibri" w:cs="Calibri"/>
                <w:sz w:val="20"/>
                <w:szCs w:val="20"/>
              </w:rPr>
              <w:t xml:space="preserve"> identify problem/potential problem </w:t>
            </w:r>
            <w:r w:rsidRPr="003B1CC5">
              <w:rPr>
                <w:rFonts w:eastAsia="Calibri" w:cs="Calibri"/>
                <w:sz w:val="20"/>
                <w:szCs w:val="20"/>
              </w:rPr>
              <w:sym w:font="Symbol" w:char="F0AE"/>
            </w:r>
            <w:r w:rsidRPr="003B1CC5">
              <w:rPr>
                <w:rFonts w:eastAsia="Calibri" w:cs="Calibri"/>
                <w:sz w:val="20"/>
                <w:szCs w:val="20"/>
              </w:rPr>
              <w:t xml:space="preserve"> choose/plan intervention (with patient input) </w:t>
            </w:r>
            <w:r w:rsidRPr="003B1CC5">
              <w:rPr>
                <w:rFonts w:eastAsia="Calibri" w:cs="Calibri"/>
                <w:sz w:val="20"/>
                <w:szCs w:val="20"/>
              </w:rPr>
              <w:sym w:font="Symbol" w:char="F0AE"/>
            </w:r>
            <w:r w:rsidRPr="003B1CC5">
              <w:rPr>
                <w:rFonts w:eastAsia="Calibri" w:cs="Calibri"/>
                <w:sz w:val="20"/>
                <w:szCs w:val="20"/>
              </w:rPr>
              <w:t xml:space="preserve"> provide intervention </w:t>
            </w:r>
            <w:r w:rsidRPr="003B1CC5">
              <w:rPr>
                <w:rFonts w:eastAsia="Calibri" w:cs="Calibri"/>
                <w:sz w:val="20"/>
                <w:szCs w:val="20"/>
              </w:rPr>
              <w:sym w:font="Symbol" w:char="F0AE"/>
            </w:r>
            <w:r w:rsidRPr="003B1CC5">
              <w:rPr>
                <w:rFonts w:eastAsia="Calibri" w:cs="Calibri"/>
                <w:sz w:val="20"/>
                <w:szCs w:val="20"/>
              </w:rPr>
              <w:t xml:space="preserve"> evaluate impact on health status. If the measure focus is one step in such a multistep process, the step with the strongest evidence for the link to the desired outcome should be selected as the focus of measurement. Note: A measure focused only on collecting PROM data is not a PRO-PM.</w:t>
            </w:r>
          </w:p>
          <w:p w14:paraId="3B837ABA" w14:textId="77777777" w:rsidR="008659ED" w:rsidRPr="003B1CC5" w:rsidRDefault="008659ED" w:rsidP="003A202B">
            <w:pPr>
              <w:autoSpaceDE w:val="0"/>
              <w:autoSpaceDN w:val="0"/>
              <w:adjustRightInd w:val="0"/>
              <w:spacing w:after="120"/>
              <w:ind w:left="0" w:firstLine="0"/>
              <w:contextualSpacing/>
            </w:pPr>
            <w:bookmarkStart w:id="4" w:name="Note6"/>
            <w:bookmarkEnd w:id="4"/>
            <w:r w:rsidRPr="003B1CC5">
              <w:rPr>
                <w:rFonts w:eastAsia="Calibri" w:cs="Calibri"/>
                <w:b/>
                <w:sz w:val="20"/>
                <w:szCs w:val="20"/>
              </w:rPr>
              <w:t xml:space="preserve">6. </w:t>
            </w:r>
            <w:r w:rsidRPr="003B1CC5">
              <w:rPr>
                <w:rFonts w:eastAsia="Calibri" w:cs="Calibri"/>
                <w:sz w:val="20"/>
                <w:szCs w:val="20"/>
              </w:rPr>
              <w:t xml:space="preserve">Measures of efficiency combine the concepts of resource use </w:t>
            </w:r>
            <w:r w:rsidRPr="003B1CC5">
              <w:rPr>
                <w:rFonts w:eastAsia="Calibri" w:cs="Calibri"/>
                <w:sz w:val="20"/>
                <w:szCs w:val="20"/>
                <w:u w:val="single"/>
              </w:rPr>
              <w:t>and</w:t>
            </w:r>
            <w:r w:rsidRPr="003B1CC5">
              <w:rPr>
                <w:rFonts w:eastAsia="Calibri" w:cs="Calibri"/>
                <w:sz w:val="20"/>
                <w:szCs w:val="20"/>
              </w:rPr>
              <w:t xml:space="preserve"> quality (see NQF’s </w:t>
            </w:r>
            <w:hyperlink r:id="rId15" w:history="1">
              <w:r w:rsidRPr="003B1CC5">
                <w:rPr>
                  <w:rFonts w:eastAsia="Calibri" w:cs="Calibri"/>
                  <w:color w:val="0000FF"/>
                  <w:sz w:val="20"/>
                  <w:szCs w:val="20"/>
                  <w:u w:val="single"/>
                </w:rPr>
                <w:t>Measurement Framework: Evaluating Efficiency Across Episodes of Care</w:t>
              </w:r>
            </w:hyperlink>
            <w:r w:rsidRPr="003B1CC5">
              <w:rPr>
                <w:rFonts w:eastAsia="Calibri" w:cs="Calibri"/>
                <w:sz w:val="20"/>
                <w:szCs w:val="20"/>
              </w:rPr>
              <w:t xml:space="preserve">; </w:t>
            </w:r>
            <w:hyperlink r:id="rId16" w:history="1">
              <w:r w:rsidRPr="003B1CC5">
                <w:rPr>
                  <w:rFonts w:eastAsia="Calibri" w:cs="Calibri"/>
                  <w:color w:val="0000FF"/>
                  <w:sz w:val="20"/>
                  <w:szCs w:val="20"/>
                  <w:u w:val="single"/>
                </w:rPr>
                <w:t>AQA Principles of Efficiency Measures</w:t>
              </w:r>
            </w:hyperlink>
            <w:r w:rsidRPr="003B1CC5">
              <w:rPr>
                <w:rFonts w:eastAsia="Calibri" w:cs="Calibri"/>
                <w:sz w:val="20"/>
                <w:szCs w:val="20"/>
              </w:rPr>
              <w:t>).</w:t>
            </w:r>
          </w:p>
        </w:tc>
      </w:tr>
    </w:tbl>
    <w:p w14:paraId="536E868D" w14:textId="77777777" w:rsidR="00A67EB1" w:rsidRPr="003B1CC5" w:rsidRDefault="00496AF8" w:rsidP="002E2177">
      <w:pPr>
        <w:ind w:left="0" w:firstLine="0"/>
        <w:rPr>
          <w:bCs/>
          <w:i/>
        </w:rPr>
      </w:pPr>
      <w:r w:rsidRPr="003B1CC5">
        <w:rPr>
          <w:b/>
          <w:bCs/>
          <w:color w:val="0000FF"/>
        </w:rPr>
        <w:lastRenderedPageBreak/>
        <w:t>1</w:t>
      </w:r>
      <w:r w:rsidR="00773485" w:rsidRPr="003B1CC5">
        <w:rPr>
          <w:b/>
          <w:bCs/>
          <w:color w:val="0000FF"/>
        </w:rPr>
        <w:t>a</w:t>
      </w:r>
      <w:r w:rsidRPr="003B1CC5">
        <w:rPr>
          <w:b/>
          <w:bCs/>
          <w:color w:val="0000FF"/>
        </w:rPr>
        <w:t>.1.</w:t>
      </w:r>
      <w:r w:rsidRPr="003B1CC5">
        <w:rPr>
          <w:b/>
          <w:bCs/>
        </w:rPr>
        <w:t>This is a measure of</w:t>
      </w:r>
      <w:r w:rsidRPr="003B1CC5">
        <w:rPr>
          <w:bCs/>
        </w:rPr>
        <w:t>:</w:t>
      </w:r>
      <w:r w:rsidR="00A67EB1" w:rsidRPr="003B1CC5">
        <w:rPr>
          <w:bCs/>
        </w:rPr>
        <w:t xml:space="preserve"> (</w:t>
      </w:r>
      <w:r w:rsidR="00A67EB1" w:rsidRPr="003B1CC5">
        <w:rPr>
          <w:bCs/>
          <w:i/>
        </w:rPr>
        <w:t xml:space="preserve">should be consistent with type </w:t>
      </w:r>
      <w:r w:rsidR="00CB1E41" w:rsidRPr="003B1CC5">
        <w:rPr>
          <w:bCs/>
          <w:i/>
        </w:rPr>
        <w:t xml:space="preserve">of measure </w:t>
      </w:r>
      <w:r w:rsidR="00A67EB1" w:rsidRPr="003B1CC5">
        <w:rPr>
          <w:bCs/>
          <w:i/>
        </w:rPr>
        <w:t>entered in De.1</w:t>
      </w:r>
      <w:r w:rsidR="00A67EB1" w:rsidRPr="003B1CC5">
        <w:rPr>
          <w:bCs/>
        </w:rPr>
        <w:t xml:space="preserve">) </w:t>
      </w:r>
    </w:p>
    <w:p w14:paraId="522CB713" w14:textId="77777777" w:rsidR="00496AF8" w:rsidRPr="003B1CC5" w:rsidRDefault="00E41417" w:rsidP="00015986">
      <w:pPr>
        <w:ind w:left="432" w:hanging="432"/>
        <w:rPr>
          <w:rFonts w:cs="Calibri"/>
          <w:bCs/>
        </w:rPr>
      </w:pPr>
      <w:r w:rsidRPr="003B1CC5">
        <w:rPr>
          <w:rFonts w:cs="Calibri"/>
          <w:bCs/>
        </w:rPr>
        <w:t>O</w:t>
      </w:r>
      <w:r w:rsidR="00496AF8" w:rsidRPr="003B1CC5">
        <w:rPr>
          <w:rFonts w:cs="Calibri"/>
          <w:bCs/>
        </w:rPr>
        <w:t>utcome</w:t>
      </w:r>
    </w:p>
    <w:p w14:paraId="1878244E" w14:textId="77777777" w:rsidR="00496AF8" w:rsidRPr="003B1CC5" w:rsidRDefault="0007118C" w:rsidP="005857F8">
      <w:pPr>
        <w:ind w:left="720" w:hanging="432"/>
        <w:rPr>
          <w:rStyle w:val="Style2"/>
          <w:rFonts w:cstheme="minorHAnsi"/>
        </w:rPr>
      </w:pPr>
      <w:sdt>
        <w:sdtPr>
          <w:rPr>
            <w:bCs/>
            <w:color w:val="0000FF"/>
            <w:u w:val="single"/>
          </w:rPr>
          <w:id w:val="1077707841"/>
          <w14:checkbox>
            <w14:checked w14:val="0"/>
            <w14:checkedState w14:val="2612" w14:font="MS Gothic"/>
            <w14:uncheckedState w14:val="2610" w14:font="MS Gothic"/>
          </w14:checkbox>
        </w:sdtPr>
        <w:sdtEndPr/>
        <w:sdtContent>
          <w:r w:rsidR="00236F87" w:rsidRPr="003B1CC5">
            <w:rPr>
              <w:rFonts w:ascii="MS Gothic" w:eastAsia="MS Gothic" w:hAnsi="MS Gothic" w:cs="MS Gothic" w:hint="eastAsia"/>
              <w:bCs/>
              <w:color w:val="0000FF"/>
            </w:rPr>
            <w:t>☐</w:t>
          </w:r>
        </w:sdtContent>
      </w:sdt>
      <w:r w:rsidR="0015535B" w:rsidRPr="003B1CC5">
        <w:rPr>
          <w:bCs/>
          <w:color w:val="0000FF"/>
        </w:rPr>
        <w:t xml:space="preserve"> </w:t>
      </w:r>
      <w:r w:rsidR="00E41417" w:rsidRPr="003B1CC5">
        <w:rPr>
          <w:bCs/>
        </w:rPr>
        <w:t>H</w:t>
      </w:r>
      <w:r w:rsidR="00BE6373" w:rsidRPr="003B1CC5">
        <w:rPr>
          <w:bCs/>
        </w:rPr>
        <w:t>ealth outc</w:t>
      </w:r>
      <w:r w:rsidR="00496AF8" w:rsidRPr="003B1CC5">
        <w:rPr>
          <w:bCs/>
        </w:rPr>
        <w:t>ome</w:t>
      </w:r>
      <w:r w:rsidR="00B117D0" w:rsidRPr="003B1CC5">
        <w:rPr>
          <w:bCs/>
        </w:rPr>
        <w:t xml:space="preserve">: </w:t>
      </w:r>
      <w:sdt>
        <w:sdtPr>
          <w:rPr>
            <w:rStyle w:val="Style2"/>
            <w:rFonts w:cstheme="minorHAnsi"/>
          </w:rPr>
          <w:id w:val="-768232283"/>
          <w:placeholder>
            <w:docPart w:val="694B41C8D60C47E29B8D6BA32526A7FA"/>
          </w:placeholder>
          <w:showingPlcHdr/>
        </w:sdtPr>
        <w:sdtEndPr>
          <w:rPr>
            <w:rStyle w:val="DefaultParagraphFont"/>
            <w:rFonts w:cstheme="minorBidi"/>
            <w:color w:val="auto"/>
            <w:u w:val="none"/>
          </w:rPr>
        </w:sdtEndPr>
        <w:sdtContent>
          <w:r w:rsidR="00496AF8" w:rsidRPr="003B1CC5">
            <w:rPr>
              <w:color w:val="A6A6A6" w:themeColor="background1" w:themeShade="A6"/>
            </w:rPr>
            <w:t>Click here to n</w:t>
          </w:r>
          <w:r w:rsidR="00496AF8" w:rsidRPr="003B1CC5">
            <w:rPr>
              <w:rStyle w:val="PlaceholderText"/>
              <w:rFonts w:cstheme="minorHAnsi"/>
              <w:color w:val="A6A6A6" w:themeColor="background1" w:themeShade="A6"/>
            </w:rPr>
            <w:t>ame the health outcome</w:t>
          </w:r>
        </w:sdtContent>
      </w:sdt>
    </w:p>
    <w:p w14:paraId="541573FD" w14:textId="77777777" w:rsidR="00236F87" w:rsidRPr="003B1CC5" w:rsidRDefault="0007118C" w:rsidP="005857F8">
      <w:pPr>
        <w:ind w:left="720" w:hanging="432"/>
        <w:rPr>
          <w:b/>
          <w:bCs/>
        </w:rPr>
      </w:pPr>
      <w:sdt>
        <w:sdtPr>
          <w:rPr>
            <w:bCs/>
            <w:color w:val="0000FF"/>
          </w:rPr>
          <w:id w:val="-1541041819"/>
          <w14:checkbox>
            <w14:checked w14:val="0"/>
            <w14:checkedState w14:val="2612" w14:font="MS Gothic"/>
            <w14:uncheckedState w14:val="2610" w14:font="MS Gothic"/>
          </w14:checkbox>
        </w:sdtPr>
        <w:sdtEndPr/>
        <w:sdtContent>
          <w:r w:rsidR="00236F87" w:rsidRPr="003B1CC5">
            <w:rPr>
              <w:rFonts w:ascii="MS Gothic" w:eastAsia="MS Gothic" w:hAnsi="MS Gothic" w:cs="MS Gothic" w:hint="eastAsia"/>
              <w:bCs/>
              <w:color w:val="0000FF"/>
            </w:rPr>
            <w:t>☐</w:t>
          </w:r>
        </w:sdtContent>
      </w:sdt>
      <w:r w:rsidR="00236F87" w:rsidRPr="001E6153">
        <w:rPr>
          <w:bCs/>
        </w:rPr>
        <w:t>Patient-reported outc</w:t>
      </w:r>
      <w:r w:rsidR="00C613EB" w:rsidRPr="001E6153">
        <w:rPr>
          <w:bCs/>
        </w:rPr>
        <w:t>o</w:t>
      </w:r>
      <w:r w:rsidR="00236F87" w:rsidRPr="001E6153">
        <w:rPr>
          <w:bCs/>
        </w:rPr>
        <w:t>me</w:t>
      </w:r>
      <w:r w:rsidR="009C291F" w:rsidRPr="001E6153">
        <w:rPr>
          <w:bCs/>
        </w:rPr>
        <w:t xml:space="preserve"> (PRO)</w:t>
      </w:r>
      <w:r w:rsidR="00236F87" w:rsidRPr="003B1CC5">
        <w:rPr>
          <w:bCs/>
        </w:rPr>
        <w:t xml:space="preserve">: </w:t>
      </w:r>
      <w:sdt>
        <w:sdtPr>
          <w:rPr>
            <w:rStyle w:val="Style2"/>
            <w:rFonts w:cstheme="minorHAnsi"/>
          </w:rPr>
          <w:id w:val="528310131"/>
          <w:placeholder>
            <w:docPart w:val="CB5F393C66B44EF5A01D50F69A1CD2A4"/>
          </w:placeholder>
          <w:showingPlcHdr/>
        </w:sdtPr>
        <w:sdtEndPr>
          <w:rPr>
            <w:rStyle w:val="DefaultParagraphFont"/>
            <w:rFonts w:cstheme="minorBidi"/>
            <w:color w:val="auto"/>
            <w:u w:val="none"/>
          </w:rPr>
        </w:sdtEndPr>
        <w:sdtContent>
          <w:r w:rsidR="00236F87" w:rsidRPr="003B1CC5">
            <w:rPr>
              <w:color w:val="A6A6A6" w:themeColor="background1" w:themeShade="A6"/>
            </w:rPr>
            <w:t>Click here to n</w:t>
          </w:r>
          <w:r w:rsidR="00236F87" w:rsidRPr="003B1CC5">
            <w:rPr>
              <w:rStyle w:val="PlaceholderText"/>
              <w:rFonts w:cstheme="minorHAnsi"/>
              <w:color w:val="A6A6A6" w:themeColor="background1" w:themeShade="A6"/>
            </w:rPr>
            <w:t xml:space="preserve">ame the </w:t>
          </w:r>
          <w:r w:rsidR="001E6153">
            <w:rPr>
              <w:rStyle w:val="PlaceholderText"/>
              <w:rFonts w:cstheme="minorHAnsi"/>
              <w:color w:val="A6A6A6" w:themeColor="background1" w:themeShade="A6"/>
            </w:rPr>
            <w:t>PRO</w:t>
          </w:r>
        </w:sdtContent>
      </w:sdt>
    </w:p>
    <w:p w14:paraId="560F9ED4" w14:textId="77777777" w:rsidR="00B117D0" w:rsidRPr="003B1CC5" w:rsidRDefault="00B117D0" w:rsidP="005857F8">
      <w:pPr>
        <w:ind w:left="720" w:firstLine="0"/>
        <w:rPr>
          <w:rFonts w:eastAsia="MS Gothic" w:cs="MS Gothic"/>
          <w:bCs/>
          <w:i/>
          <w:color w:val="0000FF"/>
        </w:rPr>
      </w:pPr>
      <w:r w:rsidRPr="003B1CC5">
        <w:rPr>
          <w:bCs/>
          <w:i/>
        </w:rPr>
        <w:t>PRO</w:t>
      </w:r>
      <w:r w:rsidR="009C291F" w:rsidRPr="003B1CC5">
        <w:rPr>
          <w:bCs/>
          <w:i/>
        </w:rPr>
        <w:t xml:space="preserve">s include </w:t>
      </w:r>
      <w:r w:rsidR="005857F8" w:rsidRPr="003B1CC5">
        <w:rPr>
          <w:bCs/>
          <w:i/>
        </w:rPr>
        <w:t>HRQoL/functional status, symptom/</w:t>
      </w:r>
      <w:r w:rsidR="003008F4">
        <w:rPr>
          <w:bCs/>
          <w:i/>
        </w:rPr>
        <w:t xml:space="preserve">symptom </w:t>
      </w:r>
      <w:r w:rsidR="005857F8" w:rsidRPr="003B1CC5">
        <w:rPr>
          <w:bCs/>
          <w:i/>
        </w:rPr>
        <w:t>burden, experience with care, health-related behaviors</w:t>
      </w:r>
    </w:p>
    <w:p w14:paraId="304D16C4" w14:textId="77777777" w:rsidR="00496AF8" w:rsidRPr="003B1CC5" w:rsidRDefault="0007118C" w:rsidP="005857F8">
      <w:pPr>
        <w:ind w:left="720" w:hanging="432"/>
        <w:rPr>
          <w:bCs/>
        </w:rPr>
      </w:pPr>
      <w:sdt>
        <w:sdtPr>
          <w:rPr>
            <w:bCs/>
            <w:color w:val="0000FF"/>
          </w:rPr>
          <w:id w:val="1309518776"/>
          <w14:checkbox>
            <w14:checked w14:val="0"/>
            <w14:checkedState w14:val="2612" w14:font="MS Gothic"/>
            <w14:uncheckedState w14:val="2610" w14:font="MS Gothic"/>
          </w14:checkbox>
        </w:sdtPr>
        <w:sdtEndPr/>
        <w:sdtContent>
          <w:r w:rsidR="0015535B" w:rsidRPr="003B1CC5">
            <w:rPr>
              <w:rFonts w:ascii="MS Gothic" w:eastAsia="MS Gothic" w:hAnsi="MS Gothic" w:cs="MS Gothic" w:hint="eastAsia"/>
              <w:bCs/>
              <w:color w:val="0000FF"/>
            </w:rPr>
            <w:t>☐</w:t>
          </w:r>
        </w:sdtContent>
      </w:sdt>
      <w:r w:rsidR="0015535B" w:rsidRPr="003B1CC5">
        <w:rPr>
          <w:bCs/>
        </w:rPr>
        <w:t xml:space="preserve"> </w:t>
      </w:r>
      <w:r w:rsidR="00E41417" w:rsidRPr="003B1CC5">
        <w:rPr>
          <w:bCs/>
        </w:rPr>
        <w:t>I</w:t>
      </w:r>
      <w:r w:rsidR="00496AF8" w:rsidRPr="003B1CC5">
        <w:rPr>
          <w:bCs/>
        </w:rPr>
        <w:t>ntermediate clinical outcome</w:t>
      </w:r>
      <w:r w:rsidR="00851466" w:rsidRPr="003B1CC5">
        <w:rPr>
          <w:bCs/>
        </w:rPr>
        <w:t xml:space="preserve"> (</w:t>
      </w:r>
      <w:r w:rsidR="00851466" w:rsidRPr="003B1CC5">
        <w:rPr>
          <w:bCs/>
          <w:i/>
        </w:rPr>
        <w:t>e.g., lab value</w:t>
      </w:r>
      <w:r w:rsidR="00851466" w:rsidRPr="003B1CC5">
        <w:rPr>
          <w:bCs/>
        </w:rPr>
        <w:t>)</w:t>
      </w:r>
      <w:r w:rsidR="00496AF8" w:rsidRPr="003B1CC5">
        <w:rPr>
          <w:bCs/>
        </w:rPr>
        <w:t xml:space="preserve">:  </w:t>
      </w:r>
      <w:sdt>
        <w:sdtPr>
          <w:rPr>
            <w:rStyle w:val="Style2"/>
            <w:rFonts w:cstheme="minorHAnsi"/>
          </w:rPr>
          <w:id w:val="322628782"/>
          <w:placeholder>
            <w:docPart w:val="A6A28D9E02064AC6BA17C0E887F71E68"/>
          </w:placeholder>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the intermediate outcome</w:t>
          </w:r>
        </w:sdtContent>
      </w:sdt>
    </w:p>
    <w:p w14:paraId="186F1853" w14:textId="77777777" w:rsidR="00496AF8" w:rsidRPr="003B1CC5" w:rsidRDefault="0007118C" w:rsidP="00FF48EA">
      <w:pPr>
        <w:ind w:left="432" w:hanging="432"/>
        <w:rPr>
          <w:bCs/>
        </w:rPr>
      </w:pPr>
      <w:sdt>
        <w:sdtPr>
          <w:rPr>
            <w:bCs/>
            <w:color w:val="0000FF"/>
          </w:rPr>
          <w:id w:val="-1535727686"/>
          <w14:checkbox>
            <w14:checked w14:val="1"/>
            <w14:checkedState w14:val="2612" w14:font="MS Gothic"/>
            <w14:uncheckedState w14:val="2610" w14:font="MS Gothic"/>
          </w14:checkbox>
        </w:sdtPr>
        <w:sdtEndPr/>
        <w:sdtContent>
          <w:r w:rsidR="00FF48EA">
            <w:rPr>
              <w:rFonts w:ascii="MS Gothic" w:eastAsia="MS Gothic" w:hAnsi="MS Gothic" w:hint="eastAsia"/>
              <w:bCs/>
              <w:color w:val="0000FF"/>
            </w:rPr>
            <w:t>☒</w:t>
          </w:r>
        </w:sdtContent>
      </w:sdt>
      <w:r w:rsidR="0015535B" w:rsidRPr="003B1CC5">
        <w:rPr>
          <w:bCs/>
        </w:rPr>
        <w:t xml:space="preserve"> </w:t>
      </w:r>
      <w:r w:rsidR="00E41417" w:rsidRPr="003B1CC5">
        <w:rPr>
          <w:bCs/>
        </w:rPr>
        <w:t>P</w:t>
      </w:r>
      <w:r w:rsidR="00496AF8" w:rsidRPr="003B1CC5">
        <w:rPr>
          <w:bCs/>
        </w:rPr>
        <w:t xml:space="preserve">rocess:  </w:t>
      </w:r>
      <w:sdt>
        <w:sdtPr>
          <w:rPr>
            <w:rStyle w:val="Style2"/>
            <w:rFonts w:cstheme="minorHAnsi"/>
          </w:rPr>
          <w:id w:val="321244333"/>
          <w:placeholder>
            <w:docPart w:val="E59B42E5D89B496B9E455E81C715DBB9"/>
          </w:placeholder>
        </w:sdtPr>
        <w:sdtEndPr>
          <w:rPr>
            <w:rStyle w:val="DefaultParagraphFont"/>
            <w:rFonts w:cstheme="minorBidi"/>
            <w:bCs/>
            <w:color w:val="auto"/>
            <w:u w:val="none"/>
          </w:rPr>
        </w:sdtEndPr>
        <w:sdtContent>
          <w:sdt>
            <w:sdtPr>
              <w:rPr>
                <w:rStyle w:val="Style2"/>
                <w:rFonts w:cstheme="minorHAnsi"/>
              </w:rPr>
              <w:id w:val="117422991"/>
            </w:sdtPr>
            <w:sdtEndPr>
              <w:rPr>
                <w:rStyle w:val="DefaultParagraphFont"/>
                <w:rFonts w:cstheme="minorBidi"/>
                <w:bCs/>
                <w:color w:val="auto"/>
                <w:u w:val="none"/>
              </w:rPr>
            </w:sdtEndPr>
            <w:sdtContent>
              <w:r w:rsidR="00FF48EA">
                <w:rPr>
                  <w:rStyle w:val="Style2"/>
                  <w:rFonts w:cstheme="minorHAnsi"/>
                </w:rPr>
                <w:t>Restraint Use</w:t>
              </w:r>
            </w:sdtContent>
          </w:sdt>
        </w:sdtContent>
      </w:sdt>
    </w:p>
    <w:p w14:paraId="7904E7B0" w14:textId="77777777" w:rsidR="00496AF8" w:rsidRPr="003B1CC5" w:rsidRDefault="0007118C" w:rsidP="00015986">
      <w:pPr>
        <w:ind w:left="432" w:hanging="432"/>
        <w:rPr>
          <w:bCs/>
        </w:rPr>
      </w:pPr>
      <w:sdt>
        <w:sdtPr>
          <w:rPr>
            <w:bCs/>
            <w:color w:val="0000FF"/>
          </w:rPr>
          <w:id w:val="1676770628"/>
          <w14:checkbox>
            <w14:checked w14:val="0"/>
            <w14:checkedState w14:val="2612" w14:font="MS Gothic"/>
            <w14:uncheckedState w14:val="2610" w14:font="MS Gothic"/>
          </w14:checkbox>
        </w:sdtPr>
        <w:sdtEndPr/>
        <w:sdtContent>
          <w:r w:rsidR="0015535B" w:rsidRPr="003B1CC5">
            <w:rPr>
              <w:rFonts w:ascii="MS Gothic" w:eastAsia="MS Gothic" w:hAnsi="MS Gothic" w:cs="MS Gothic" w:hint="eastAsia"/>
              <w:bCs/>
              <w:color w:val="0000FF"/>
            </w:rPr>
            <w:t>☐</w:t>
          </w:r>
        </w:sdtContent>
      </w:sdt>
      <w:r w:rsidR="0015535B" w:rsidRPr="003B1CC5">
        <w:rPr>
          <w:bCs/>
        </w:rPr>
        <w:t xml:space="preserve"> </w:t>
      </w:r>
      <w:r w:rsidR="00E41417" w:rsidRPr="003B1CC5">
        <w:rPr>
          <w:bCs/>
        </w:rPr>
        <w:t>S</w:t>
      </w:r>
      <w:r w:rsidR="00496AF8" w:rsidRPr="003B1CC5">
        <w:rPr>
          <w:bCs/>
        </w:rPr>
        <w:t xml:space="preserve">tructure:  </w:t>
      </w:r>
      <w:sdt>
        <w:sdtPr>
          <w:rPr>
            <w:rStyle w:val="Style2"/>
            <w:rFonts w:cstheme="minorHAnsi"/>
          </w:rPr>
          <w:id w:val="399486169"/>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the structure</w:t>
          </w:r>
        </w:sdtContent>
      </w:sdt>
    </w:p>
    <w:p w14:paraId="4C394C57" w14:textId="77777777" w:rsidR="00496AF8" w:rsidRPr="003B1CC5" w:rsidRDefault="0007118C" w:rsidP="00015304">
      <w:pPr>
        <w:ind w:left="432" w:hanging="432"/>
        <w:rPr>
          <w:bCs/>
        </w:rPr>
      </w:pPr>
      <w:sdt>
        <w:sdtPr>
          <w:rPr>
            <w:bCs/>
            <w:color w:val="0000FF"/>
          </w:rPr>
          <w:id w:val="1719405626"/>
          <w14:checkbox>
            <w14:checked w14:val="0"/>
            <w14:checkedState w14:val="2612" w14:font="MS Gothic"/>
            <w14:uncheckedState w14:val="2610" w14:font="MS Gothic"/>
          </w14:checkbox>
        </w:sdtPr>
        <w:sdtEndPr/>
        <w:sdtContent>
          <w:r w:rsidR="0015535B" w:rsidRPr="003B1CC5">
            <w:rPr>
              <w:rFonts w:ascii="MS Gothic" w:eastAsia="MS Gothic" w:hAnsi="MS Gothic" w:cs="MS Gothic" w:hint="eastAsia"/>
              <w:bCs/>
              <w:color w:val="0000FF"/>
            </w:rPr>
            <w:t>☐</w:t>
          </w:r>
        </w:sdtContent>
      </w:sdt>
      <w:r w:rsidR="0015535B" w:rsidRPr="003B1CC5">
        <w:rPr>
          <w:bCs/>
        </w:rPr>
        <w:t xml:space="preserve"> </w:t>
      </w:r>
      <w:r w:rsidR="00E41417" w:rsidRPr="003B1CC5">
        <w:rPr>
          <w:bCs/>
        </w:rPr>
        <w:t>O</w:t>
      </w:r>
      <w:r w:rsidR="00496AF8" w:rsidRPr="003B1CC5">
        <w:rPr>
          <w:bCs/>
        </w:rPr>
        <w:t xml:space="preserve">ther:  </w:t>
      </w:r>
      <w:sdt>
        <w:sdtPr>
          <w:rPr>
            <w:rStyle w:val="Style2"/>
            <w:rFonts w:cstheme="minorHAnsi"/>
          </w:rPr>
          <w:id w:val="949512032"/>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what is being measured</w:t>
          </w:r>
        </w:sdtContent>
      </w:sdt>
    </w:p>
    <w:p w14:paraId="4D3273C1" w14:textId="77777777" w:rsidR="00850C35" w:rsidRPr="003B1CC5" w:rsidRDefault="00925F11" w:rsidP="00015304">
      <w:pPr>
        <w:spacing w:before="240"/>
        <w:ind w:left="0" w:firstLine="0"/>
        <w:rPr>
          <w:b/>
          <w:bCs/>
        </w:rPr>
      </w:pPr>
      <w:r w:rsidRPr="003B1CC5">
        <w:rPr>
          <w:b/>
          <w:iCs/>
          <w:caps/>
        </w:rPr>
        <w:t>_________________________</w:t>
      </w:r>
    </w:p>
    <w:p w14:paraId="238F9E43" w14:textId="77777777" w:rsidR="00496AF8" w:rsidRPr="003B1CC5" w:rsidRDefault="00496AF8" w:rsidP="002E2177">
      <w:pPr>
        <w:ind w:left="0" w:firstLine="0"/>
        <w:rPr>
          <w:bCs/>
          <w:i/>
        </w:rPr>
      </w:pPr>
      <w:r w:rsidRPr="003B1CC5">
        <w:rPr>
          <w:b/>
          <w:bCs/>
        </w:rPr>
        <w:t>HEALTH OUTCOME</w:t>
      </w:r>
      <w:r w:rsidR="00236F87" w:rsidRPr="003B1CC5">
        <w:rPr>
          <w:b/>
          <w:bCs/>
        </w:rPr>
        <w:t>/PRO</w:t>
      </w:r>
      <w:r w:rsidRPr="003B1CC5">
        <w:rPr>
          <w:b/>
          <w:bCs/>
        </w:rPr>
        <w:t xml:space="preserve"> </w:t>
      </w:r>
      <w:r w:rsidR="005857F8" w:rsidRPr="003B1CC5">
        <w:rPr>
          <w:b/>
          <w:bCs/>
        </w:rPr>
        <w:t xml:space="preserve">PERFORMANCE </w:t>
      </w:r>
      <w:r w:rsidRPr="003B1CC5">
        <w:rPr>
          <w:b/>
          <w:bCs/>
        </w:rPr>
        <w:t xml:space="preserve">MEASURE </w:t>
      </w:r>
      <w:r w:rsidRPr="003B1CC5">
        <w:rPr>
          <w:bCs/>
        </w:rPr>
        <w:t xml:space="preserve"> </w:t>
      </w:r>
      <w:r w:rsidRPr="003B1CC5">
        <w:rPr>
          <w:bCs/>
          <w:i/>
          <w:highlight w:val="green"/>
        </w:rPr>
        <w:t xml:space="preserve">If not </w:t>
      </w:r>
      <w:r w:rsidR="00132070" w:rsidRPr="003B1CC5">
        <w:rPr>
          <w:bCs/>
          <w:i/>
          <w:highlight w:val="green"/>
        </w:rPr>
        <w:t>a health outcome</w:t>
      </w:r>
      <w:r w:rsidR="00AC1E53">
        <w:rPr>
          <w:bCs/>
          <w:i/>
          <w:highlight w:val="green"/>
        </w:rPr>
        <w:t xml:space="preserve"> or PRO</w:t>
      </w:r>
      <w:r w:rsidR="00132070" w:rsidRPr="003B1CC5">
        <w:rPr>
          <w:bCs/>
          <w:i/>
          <w:highlight w:val="green"/>
        </w:rPr>
        <w:t xml:space="preserve">, skip to </w:t>
      </w:r>
      <w:hyperlink w:anchor="Section1a3" w:history="1">
        <w:r w:rsidR="00132070" w:rsidRPr="003B1CC5">
          <w:rPr>
            <w:rStyle w:val="Hyperlink"/>
            <w:bCs/>
            <w:i/>
            <w:highlight w:val="green"/>
          </w:rPr>
          <w:t>1</w:t>
        </w:r>
        <w:r w:rsidR="00837121" w:rsidRPr="003B1CC5">
          <w:rPr>
            <w:rStyle w:val="Hyperlink"/>
            <w:bCs/>
            <w:i/>
            <w:highlight w:val="green"/>
          </w:rPr>
          <w:t>a</w:t>
        </w:r>
        <w:r w:rsidR="00132070" w:rsidRPr="003B1CC5">
          <w:rPr>
            <w:rStyle w:val="Hyperlink"/>
            <w:bCs/>
            <w:i/>
            <w:highlight w:val="green"/>
          </w:rPr>
          <w:t>.3</w:t>
        </w:r>
      </w:hyperlink>
    </w:p>
    <w:p w14:paraId="57B74070" w14:textId="77777777" w:rsidR="002B06BD" w:rsidRPr="003B1CC5" w:rsidRDefault="002B06BD" w:rsidP="002B06BD">
      <w:pPr>
        <w:ind w:left="432" w:hanging="432"/>
        <w:rPr>
          <w:iCs/>
        </w:rPr>
      </w:pPr>
      <w:r w:rsidRPr="003B1CC5">
        <w:rPr>
          <w:b/>
          <w:bCs/>
          <w:color w:val="0000FF"/>
        </w:rPr>
        <w:t>1a.2.</w:t>
      </w:r>
      <w:r w:rsidRPr="003B1CC5">
        <w:rPr>
          <w:bCs/>
        </w:rPr>
        <w:t xml:space="preserve"> </w:t>
      </w:r>
      <w:r w:rsidRPr="003B1CC5">
        <w:rPr>
          <w:b/>
          <w:iCs/>
        </w:rPr>
        <w:t xml:space="preserve">Briefly state or diagram the </w:t>
      </w:r>
      <w:r w:rsidR="00236F87" w:rsidRPr="003B1CC5">
        <w:rPr>
          <w:b/>
          <w:iCs/>
        </w:rPr>
        <w:t xml:space="preserve">path </w:t>
      </w:r>
      <w:r w:rsidRPr="003B1CC5">
        <w:rPr>
          <w:b/>
          <w:iCs/>
        </w:rPr>
        <w:t xml:space="preserve">between the health outcome </w:t>
      </w:r>
      <w:r w:rsidR="00AA5587" w:rsidRPr="003B1CC5">
        <w:rPr>
          <w:b/>
          <w:iCs/>
        </w:rPr>
        <w:t>(</w:t>
      </w:r>
      <w:r w:rsidRPr="003B1CC5">
        <w:rPr>
          <w:b/>
          <w:iCs/>
        </w:rPr>
        <w:t>or PRO</w:t>
      </w:r>
      <w:r w:rsidR="00AA5587" w:rsidRPr="003B1CC5">
        <w:rPr>
          <w:b/>
          <w:iCs/>
        </w:rPr>
        <w:t>)</w:t>
      </w:r>
      <w:r w:rsidRPr="003B1CC5">
        <w:rPr>
          <w:b/>
          <w:iCs/>
        </w:rPr>
        <w:t xml:space="preserve"> and </w:t>
      </w:r>
      <w:r w:rsidR="00CB06C9" w:rsidRPr="003B1CC5">
        <w:rPr>
          <w:b/>
          <w:iCs/>
        </w:rPr>
        <w:t>the</w:t>
      </w:r>
      <w:r w:rsidRPr="003B1CC5">
        <w:rPr>
          <w:b/>
          <w:iCs/>
        </w:rPr>
        <w:t xml:space="preserve"> healthcare structure</w:t>
      </w:r>
      <w:r w:rsidR="00CB06C9" w:rsidRPr="003B1CC5">
        <w:rPr>
          <w:b/>
          <w:iCs/>
        </w:rPr>
        <w:t>s</w:t>
      </w:r>
      <w:r w:rsidRPr="003B1CC5">
        <w:rPr>
          <w:b/>
          <w:iCs/>
        </w:rPr>
        <w:t>, process</w:t>
      </w:r>
      <w:r w:rsidR="00CB06C9" w:rsidRPr="003B1CC5">
        <w:rPr>
          <w:b/>
          <w:iCs/>
        </w:rPr>
        <w:t>es</w:t>
      </w:r>
      <w:r w:rsidRPr="003B1CC5">
        <w:rPr>
          <w:b/>
          <w:iCs/>
        </w:rPr>
        <w:t>, intervention</w:t>
      </w:r>
      <w:r w:rsidR="00CB06C9" w:rsidRPr="003B1CC5">
        <w:rPr>
          <w:b/>
          <w:iCs/>
        </w:rPr>
        <w:t>s</w:t>
      </w:r>
      <w:r w:rsidRPr="003B1CC5">
        <w:rPr>
          <w:b/>
          <w:iCs/>
        </w:rPr>
        <w:t>, or service</w:t>
      </w:r>
      <w:r w:rsidR="00CB06C9" w:rsidRPr="003B1CC5">
        <w:rPr>
          <w:b/>
          <w:iCs/>
        </w:rPr>
        <w:t>s that influence it</w:t>
      </w:r>
      <w:r w:rsidR="00024526" w:rsidRPr="003B1CC5">
        <w:rPr>
          <w:b/>
          <w:iCs/>
        </w:rPr>
        <w:t>.</w:t>
      </w:r>
    </w:p>
    <w:p w14:paraId="2C2FE932" w14:textId="77777777" w:rsidR="002B06BD" w:rsidRPr="003B1CC5" w:rsidRDefault="00FF48EA" w:rsidP="00015304">
      <w:pPr>
        <w:pStyle w:val="Response"/>
      </w:pPr>
      <w:r w:rsidRPr="002E1FB4">
        <w:rPr>
          <w:rFonts w:cstheme="minorHAnsi"/>
          <w:bCs/>
        </w:rPr>
        <w:t>Not applicable.</w:t>
      </w:r>
    </w:p>
    <w:p w14:paraId="4511FB34" w14:textId="77777777" w:rsidR="00D14F0B" w:rsidRPr="003B1CC5" w:rsidRDefault="00B058A6" w:rsidP="00015304">
      <w:pPr>
        <w:spacing w:before="240"/>
        <w:ind w:left="432" w:hanging="432"/>
        <w:rPr>
          <w:iCs/>
        </w:rPr>
      </w:pPr>
      <w:r w:rsidRPr="003B1CC5">
        <w:rPr>
          <w:b/>
          <w:color w:val="0000FF"/>
        </w:rPr>
        <w:t>1</w:t>
      </w:r>
      <w:r w:rsidR="00773485" w:rsidRPr="003B1CC5">
        <w:rPr>
          <w:b/>
          <w:color w:val="0000FF"/>
        </w:rPr>
        <w:t>a</w:t>
      </w:r>
      <w:r w:rsidRPr="003B1CC5">
        <w:rPr>
          <w:b/>
          <w:color w:val="0000FF"/>
        </w:rPr>
        <w:t>.2</w:t>
      </w:r>
      <w:r w:rsidR="00496AF8" w:rsidRPr="003B1CC5">
        <w:rPr>
          <w:b/>
          <w:color w:val="0000FF"/>
        </w:rPr>
        <w:t>.</w:t>
      </w:r>
      <w:r w:rsidR="00E41417" w:rsidRPr="003B1CC5">
        <w:rPr>
          <w:b/>
          <w:color w:val="0000FF"/>
        </w:rPr>
        <w:t>1.</w:t>
      </w:r>
      <w:r w:rsidR="00E41417" w:rsidRPr="003B1CC5">
        <w:rPr>
          <w:iCs/>
        </w:rPr>
        <w:t xml:space="preserve"> </w:t>
      </w:r>
      <w:r w:rsidR="00496AF8" w:rsidRPr="003B1CC5">
        <w:rPr>
          <w:b/>
          <w:iCs/>
        </w:rPr>
        <w:t xml:space="preserve">State the rationale </w:t>
      </w:r>
      <w:r w:rsidR="001D5B5D" w:rsidRPr="003B1CC5">
        <w:rPr>
          <w:b/>
          <w:iCs/>
        </w:rPr>
        <w:t xml:space="preserve">supporting </w:t>
      </w:r>
      <w:r w:rsidR="008B51D9" w:rsidRPr="003B1CC5">
        <w:rPr>
          <w:b/>
          <w:iCs/>
        </w:rPr>
        <w:t xml:space="preserve">the </w:t>
      </w:r>
      <w:r w:rsidR="005D25E9">
        <w:rPr>
          <w:b/>
          <w:iCs/>
        </w:rPr>
        <w:t xml:space="preserve">relationship </w:t>
      </w:r>
      <w:r w:rsidR="00AC1E53">
        <w:rPr>
          <w:b/>
          <w:iCs/>
        </w:rPr>
        <w:t>between</w:t>
      </w:r>
      <w:r w:rsidR="005D25E9">
        <w:rPr>
          <w:b/>
          <w:iCs/>
        </w:rPr>
        <w:t xml:space="preserve"> the </w:t>
      </w:r>
      <w:r w:rsidR="008B51D9" w:rsidRPr="003B1CC5">
        <w:rPr>
          <w:b/>
          <w:iCs/>
        </w:rPr>
        <w:t>health outcome</w:t>
      </w:r>
      <w:r w:rsidR="005857F8" w:rsidRPr="003B1CC5">
        <w:rPr>
          <w:b/>
          <w:iCs/>
        </w:rPr>
        <w:t xml:space="preserve"> </w:t>
      </w:r>
      <w:r w:rsidR="00AA5587" w:rsidRPr="003B1CC5">
        <w:rPr>
          <w:b/>
          <w:iCs/>
        </w:rPr>
        <w:t>(</w:t>
      </w:r>
      <w:r w:rsidR="005857F8" w:rsidRPr="003B1CC5">
        <w:rPr>
          <w:b/>
          <w:iCs/>
        </w:rPr>
        <w:t>or PRO</w:t>
      </w:r>
      <w:r w:rsidR="00AA5587" w:rsidRPr="003B1CC5">
        <w:rPr>
          <w:b/>
          <w:iCs/>
        </w:rPr>
        <w:t>)</w:t>
      </w:r>
      <w:r w:rsidR="008B51D9" w:rsidRPr="003B1CC5">
        <w:rPr>
          <w:b/>
          <w:iCs/>
        </w:rPr>
        <w:t xml:space="preserve"> </w:t>
      </w:r>
      <w:r w:rsidR="005D25E9">
        <w:rPr>
          <w:b/>
          <w:iCs/>
        </w:rPr>
        <w:t>to</w:t>
      </w:r>
      <w:r w:rsidR="00236F87" w:rsidRPr="003B1CC5">
        <w:rPr>
          <w:b/>
          <w:iCs/>
        </w:rPr>
        <w:t xml:space="preserve"> </w:t>
      </w:r>
      <w:r w:rsidR="00496AF8" w:rsidRPr="003B1CC5">
        <w:rPr>
          <w:b/>
          <w:iCs/>
        </w:rPr>
        <w:t>at least one</w:t>
      </w:r>
      <w:r w:rsidR="009B5BEA" w:rsidRPr="003B1CC5">
        <w:rPr>
          <w:b/>
          <w:iCs/>
        </w:rPr>
        <w:t xml:space="preserve"> </w:t>
      </w:r>
      <w:r w:rsidR="00496AF8" w:rsidRPr="003B1CC5">
        <w:rPr>
          <w:b/>
          <w:iCs/>
        </w:rPr>
        <w:t>healthcare structure, process, intervention, or service</w:t>
      </w:r>
      <w:r w:rsidR="00AC1E53">
        <w:rPr>
          <w:b/>
          <w:iCs/>
        </w:rPr>
        <w:t xml:space="preserve"> (</w:t>
      </w:r>
      <w:r w:rsidR="00AC1E53" w:rsidRPr="00417770">
        <w:rPr>
          <w:b/>
          <w:i/>
          <w:iCs/>
        </w:rPr>
        <w:t>i.e., influence on outcome/PRO</w:t>
      </w:r>
      <w:r w:rsidR="00AC1E53" w:rsidRPr="00AC1E53">
        <w:rPr>
          <w:b/>
          <w:iCs/>
        </w:rPr>
        <w:t>)</w:t>
      </w:r>
      <w:r w:rsidR="005D25E9">
        <w:rPr>
          <w:b/>
          <w:iCs/>
        </w:rPr>
        <w:t>.</w:t>
      </w:r>
    </w:p>
    <w:p w14:paraId="5DDEE423" w14:textId="77777777" w:rsidR="00496AF8" w:rsidRDefault="00496AF8" w:rsidP="00015304">
      <w:pPr>
        <w:spacing w:before="240"/>
        <w:ind w:left="0" w:firstLine="0"/>
        <w:rPr>
          <w:i/>
          <w:iCs/>
        </w:rPr>
      </w:pPr>
      <w:r w:rsidRPr="003B1CC5">
        <w:rPr>
          <w:i/>
          <w:iCs/>
          <w:highlight w:val="green"/>
          <w:u w:val="single"/>
        </w:rPr>
        <w:t>Note</w:t>
      </w:r>
      <w:r w:rsidR="009B5BEA" w:rsidRPr="003B1CC5">
        <w:rPr>
          <w:i/>
          <w:iCs/>
          <w:highlight w:val="green"/>
        </w:rPr>
        <w:t>:  F</w:t>
      </w:r>
      <w:r w:rsidRPr="003B1CC5">
        <w:rPr>
          <w:i/>
          <w:iCs/>
          <w:highlight w:val="green"/>
        </w:rPr>
        <w:t>or health outcome</w:t>
      </w:r>
      <w:r w:rsidR="00236F87" w:rsidRPr="003B1CC5">
        <w:rPr>
          <w:i/>
          <w:iCs/>
          <w:highlight w:val="green"/>
        </w:rPr>
        <w:t>/PRO</w:t>
      </w:r>
      <w:r w:rsidRPr="003B1CC5">
        <w:rPr>
          <w:i/>
          <w:iCs/>
          <w:highlight w:val="green"/>
        </w:rPr>
        <w:t xml:space="preserve"> </w:t>
      </w:r>
      <w:r w:rsidR="005857F8" w:rsidRPr="003B1CC5">
        <w:rPr>
          <w:i/>
          <w:iCs/>
          <w:highlight w:val="green"/>
        </w:rPr>
        <w:t xml:space="preserve">performance </w:t>
      </w:r>
      <w:r w:rsidRPr="003B1CC5">
        <w:rPr>
          <w:i/>
          <w:iCs/>
          <w:highlight w:val="green"/>
        </w:rPr>
        <w:t>measures, no further information is require</w:t>
      </w:r>
      <w:r w:rsidR="005857F8" w:rsidRPr="003B1CC5">
        <w:rPr>
          <w:i/>
          <w:iCs/>
          <w:highlight w:val="green"/>
        </w:rPr>
        <w:t xml:space="preserve">d; however, you may provide evidence for any of the structures, processes, interventions, or service identified above. </w:t>
      </w:r>
    </w:p>
    <w:p w14:paraId="4AE30248" w14:textId="77777777" w:rsidR="00015304" w:rsidRPr="00015304" w:rsidRDefault="00FF48EA" w:rsidP="00015304">
      <w:pPr>
        <w:pStyle w:val="Response"/>
      </w:pPr>
      <w:r w:rsidRPr="002E1FB4">
        <w:rPr>
          <w:rFonts w:cstheme="minorHAnsi"/>
          <w:bCs/>
        </w:rPr>
        <w:t>Not applicable.</w:t>
      </w:r>
    </w:p>
    <w:p w14:paraId="01DB6FC2" w14:textId="77777777" w:rsidR="002B06BD" w:rsidRPr="003B1CC5" w:rsidRDefault="00925F11" w:rsidP="002E2177">
      <w:pPr>
        <w:ind w:left="0" w:firstLine="0"/>
        <w:rPr>
          <w:b/>
          <w:iCs/>
          <w:caps/>
        </w:rPr>
      </w:pPr>
      <w:r w:rsidRPr="003B1CC5">
        <w:rPr>
          <w:b/>
          <w:iCs/>
          <w:caps/>
        </w:rPr>
        <w:t>_________________________</w:t>
      </w:r>
    </w:p>
    <w:p w14:paraId="5A5B12A8" w14:textId="77777777" w:rsidR="00496AF8" w:rsidRPr="003B1CC5" w:rsidRDefault="002F20A7" w:rsidP="002E2177">
      <w:pPr>
        <w:ind w:left="0" w:firstLine="0"/>
        <w:rPr>
          <w:b/>
          <w:iCs/>
        </w:rPr>
      </w:pPr>
      <w:r w:rsidRPr="003B1CC5">
        <w:rPr>
          <w:b/>
          <w:iCs/>
          <w:caps/>
        </w:rPr>
        <w:t>intermediate outcome</w:t>
      </w:r>
      <w:r w:rsidR="007573F0" w:rsidRPr="003B1CC5">
        <w:rPr>
          <w:b/>
          <w:iCs/>
          <w:caps/>
        </w:rPr>
        <w:t>, PROCESS, or STRUCTURE</w:t>
      </w:r>
      <w:r w:rsidRPr="003B1CC5">
        <w:rPr>
          <w:b/>
          <w:iCs/>
          <w:caps/>
        </w:rPr>
        <w:t xml:space="preserve"> </w:t>
      </w:r>
      <w:r w:rsidR="0055559D" w:rsidRPr="003B1CC5">
        <w:rPr>
          <w:b/>
          <w:iCs/>
          <w:caps/>
        </w:rPr>
        <w:t xml:space="preserve">PERFORMANCE </w:t>
      </w:r>
      <w:r w:rsidRPr="003B1CC5">
        <w:rPr>
          <w:b/>
          <w:iCs/>
          <w:caps/>
        </w:rPr>
        <w:t>measure</w:t>
      </w:r>
      <w:r w:rsidR="00496AF8" w:rsidRPr="003B1CC5">
        <w:rPr>
          <w:b/>
          <w:iCs/>
        </w:rPr>
        <w:t xml:space="preserve"> </w:t>
      </w:r>
    </w:p>
    <w:p w14:paraId="72E7A52D" w14:textId="77777777" w:rsidR="00496AF8" w:rsidRPr="003B1CC5" w:rsidRDefault="002B06BD" w:rsidP="002E2177">
      <w:pPr>
        <w:ind w:left="0" w:firstLine="0"/>
        <w:rPr>
          <w:i/>
          <w:iCs/>
        </w:rPr>
      </w:pPr>
      <w:bookmarkStart w:id="5" w:name="Section1a3"/>
      <w:bookmarkEnd w:id="5"/>
      <w:r w:rsidRPr="003B1CC5">
        <w:rPr>
          <w:b/>
          <w:iCs/>
          <w:color w:val="0000FF"/>
        </w:rPr>
        <w:t>1a.3.</w:t>
      </w:r>
      <w:r w:rsidRPr="003B1CC5">
        <w:rPr>
          <w:i/>
          <w:iCs/>
          <w:color w:val="0000FF"/>
        </w:rPr>
        <w:t xml:space="preserve"> </w:t>
      </w:r>
      <w:r w:rsidRPr="003B1CC5">
        <w:rPr>
          <w:b/>
          <w:iCs/>
        </w:rPr>
        <w:t xml:space="preserve">Briefly state or diagram the </w:t>
      </w:r>
      <w:r w:rsidR="00236F87" w:rsidRPr="003B1CC5">
        <w:rPr>
          <w:b/>
          <w:iCs/>
        </w:rPr>
        <w:t xml:space="preserve">path </w:t>
      </w:r>
      <w:r w:rsidRPr="003B1CC5">
        <w:rPr>
          <w:b/>
          <w:iCs/>
        </w:rPr>
        <w:t>between structure, process, intermediate outcome, and health outcomes</w:t>
      </w:r>
      <w:r w:rsidRPr="003B1CC5">
        <w:rPr>
          <w:iCs/>
        </w:rPr>
        <w:t>. Include all the steps between the measure focus and the health outcome.</w:t>
      </w:r>
      <w:r w:rsidRPr="003B1CC5">
        <w:rPr>
          <w:i/>
          <w:iCs/>
        </w:rPr>
        <w:t xml:space="preserve"> </w:t>
      </w:r>
    </w:p>
    <w:p w14:paraId="3BB8A0A4" w14:textId="0EF434D6" w:rsidR="007C1887" w:rsidRPr="003B1CC5" w:rsidRDefault="008D1C63" w:rsidP="00CA6959">
      <w:pPr>
        <w:pStyle w:val="Response"/>
      </w:pPr>
      <w:r>
        <w:rPr>
          <w:rFonts w:cstheme="minorHAnsi"/>
          <w:bCs/>
        </w:rPr>
        <w:t xml:space="preserve">The use of physical restraints is associated with soft tissue injury, fractures, delirium, and death among those who are restrained. </w:t>
      </w:r>
      <w:r w:rsidR="00FF48EA" w:rsidRPr="00356678">
        <w:rPr>
          <w:rFonts w:cstheme="minorHAnsi"/>
          <w:bCs/>
        </w:rPr>
        <w:t xml:space="preserve">There are many benefits of employing alternative interventions and refraining from the use of physical restraints to address falls, wandering, and other behaviors. These benefits include improved quality of life, greater autonomy, use of fewer antipsychotic medications, </w:t>
      </w:r>
      <w:r w:rsidR="00CA6959">
        <w:rPr>
          <w:rFonts w:cstheme="minorHAnsi"/>
          <w:bCs/>
        </w:rPr>
        <w:t xml:space="preserve">and </w:t>
      </w:r>
      <w:r w:rsidR="00FF48EA" w:rsidRPr="00356678">
        <w:rPr>
          <w:rFonts w:cstheme="minorHAnsi"/>
          <w:bCs/>
        </w:rPr>
        <w:t>less skin breakdown</w:t>
      </w:r>
      <w:r w:rsidR="00CA6959">
        <w:rPr>
          <w:rFonts w:cstheme="minorHAnsi"/>
          <w:bCs/>
        </w:rPr>
        <w:t>.</w:t>
      </w:r>
      <w:r w:rsidR="00FF48EA" w:rsidRPr="00356678">
        <w:rPr>
          <w:rFonts w:cstheme="minorHAnsi"/>
          <w:bCs/>
        </w:rPr>
        <w:t xml:space="preserve"> </w:t>
      </w:r>
      <w:r w:rsidR="00CA6959">
        <w:rPr>
          <w:rFonts w:cstheme="minorHAnsi"/>
          <w:bCs/>
        </w:rPr>
        <w:t xml:space="preserve">It has also been shown that educational interventions in restraint reduction can lead to </w:t>
      </w:r>
      <w:r w:rsidR="00FF48EA" w:rsidRPr="00356678">
        <w:rPr>
          <w:rFonts w:cstheme="minorHAnsi"/>
          <w:bCs/>
        </w:rPr>
        <w:t>fewer serious injuries due to falls. Research has also shown that restraints do not prevent major adverse consequences for residents; while falls may increase with the removal of physical restraints, studies have found that serious falls do not.</w:t>
      </w:r>
    </w:p>
    <w:p w14:paraId="34F77FA2" w14:textId="77777777" w:rsidR="0055559D" w:rsidRPr="003B1CC5" w:rsidRDefault="00FD4D82" w:rsidP="002E2177">
      <w:pPr>
        <w:ind w:left="0" w:firstLine="0"/>
        <w:rPr>
          <w:b/>
        </w:rPr>
      </w:pPr>
      <w:r w:rsidRPr="003B1CC5">
        <w:rPr>
          <w:b/>
          <w:color w:val="0000FF"/>
        </w:rPr>
        <w:t>1</w:t>
      </w:r>
      <w:r w:rsidR="00773485" w:rsidRPr="003B1CC5">
        <w:rPr>
          <w:b/>
          <w:color w:val="0000FF"/>
        </w:rPr>
        <w:t>a</w:t>
      </w:r>
      <w:r w:rsidRPr="003B1CC5">
        <w:rPr>
          <w:b/>
          <w:color w:val="0000FF"/>
        </w:rPr>
        <w:t>.</w:t>
      </w:r>
      <w:r w:rsidR="0094689F" w:rsidRPr="003B1CC5">
        <w:rPr>
          <w:b/>
          <w:color w:val="0000FF"/>
        </w:rPr>
        <w:t>3.</w:t>
      </w:r>
      <w:r w:rsidR="002B06BD" w:rsidRPr="003B1CC5">
        <w:rPr>
          <w:b/>
          <w:color w:val="0000FF"/>
        </w:rPr>
        <w:t>1</w:t>
      </w:r>
      <w:r w:rsidR="001B38BF" w:rsidRPr="003B1CC5">
        <w:rPr>
          <w:b/>
          <w:color w:val="0000FF"/>
        </w:rPr>
        <w:t>.</w:t>
      </w:r>
      <w:r w:rsidRPr="003B1CC5">
        <w:rPr>
          <w:color w:val="0000FF"/>
        </w:rPr>
        <w:t xml:space="preserve"> </w:t>
      </w:r>
      <w:r w:rsidRPr="003B1CC5">
        <w:rPr>
          <w:b/>
        </w:rPr>
        <w:t>What is the source of</w:t>
      </w:r>
      <w:r w:rsidR="00030F43" w:rsidRPr="003B1CC5">
        <w:rPr>
          <w:b/>
        </w:rPr>
        <w:t xml:space="preserve"> the</w:t>
      </w:r>
      <w:r w:rsidRPr="003B1CC5">
        <w:rPr>
          <w:b/>
        </w:rPr>
        <w:t xml:space="preserve"> </w:t>
      </w:r>
      <w:r w:rsidR="007573F0" w:rsidRPr="003B1CC5">
        <w:rPr>
          <w:b/>
          <w:u w:val="single"/>
        </w:rPr>
        <w:t xml:space="preserve">systematic review of the body of </w:t>
      </w:r>
      <w:r w:rsidRPr="003B1CC5">
        <w:rPr>
          <w:b/>
          <w:u w:val="single"/>
        </w:rPr>
        <w:t>evi</w:t>
      </w:r>
      <w:r w:rsidR="00201FF9" w:rsidRPr="003B1CC5">
        <w:rPr>
          <w:b/>
          <w:u w:val="single"/>
        </w:rPr>
        <w:t>dence</w:t>
      </w:r>
      <w:r w:rsidR="00201FF9" w:rsidRPr="003B1CC5">
        <w:rPr>
          <w:b/>
        </w:rPr>
        <w:t xml:space="preserve"> that </w:t>
      </w:r>
      <w:r w:rsidR="00BA579E" w:rsidRPr="003B1CC5">
        <w:rPr>
          <w:b/>
        </w:rPr>
        <w:t xml:space="preserve">supports </w:t>
      </w:r>
      <w:r w:rsidR="007C1887" w:rsidRPr="003B1CC5">
        <w:rPr>
          <w:b/>
        </w:rPr>
        <w:t xml:space="preserve">the </w:t>
      </w:r>
      <w:r w:rsidR="00BA579E" w:rsidRPr="003B1CC5">
        <w:rPr>
          <w:b/>
        </w:rPr>
        <w:t>performance measure</w:t>
      </w:r>
      <w:r w:rsidRPr="003B1CC5">
        <w:rPr>
          <w:b/>
        </w:rPr>
        <w:t>?</w:t>
      </w:r>
    </w:p>
    <w:p w14:paraId="15E82B57" w14:textId="77777777" w:rsidR="00FD4D82" w:rsidRPr="003B1CC5" w:rsidRDefault="0007118C" w:rsidP="002E2177">
      <w:pPr>
        <w:ind w:left="0" w:firstLine="0"/>
      </w:pPr>
      <w:sdt>
        <w:sdtPr>
          <w:rPr>
            <w:bCs/>
            <w:color w:val="0000FF"/>
          </w:rPr>
          <w:id w:val="-468508862"/>
          <w14:checkbox>
            <w14:checked w14:val="1"/>
            <w14:checkedState w14:val="2612" w14:font="MS Gothic"/>
            <w14:uncheckedState w14:val="2610" w14:font="MS Gothic"/>
          </w14:checkbox>
        </w:sdtPr>
        <w:sdtEndPr/>
        <w:sdtContent>
          <w:r w:rsidR="00FF48EA">
            <w:rPr>
              <w:rFonts w:ascii="MS Gothic" w:eastAsia="MS Gothic" w:hAnsi="MS Gothic" w:hint="eastAsia"/>
              <w:bCs/>
              <w:color w:val="0000FF"/>
            </w:rPr>
            <w:t>☒</w:t>
          </w:r>
        </w:sdtContent>
      </w:sdt>
      <w:r w:rsidR="001B38BF" w:rsidRPr="003B1CC5">
        <w:t xml:space="preserve"> Clinical Practice </w:t>
      </w:r>
      <w:r w:rsidR="00AA5587" w:rsidRPr="003B1CC5">
        <w:t>G</w:t>
      </w:r>
      <w:r w:rsidR="001B38BF" w:rsidRPr="003B1CC5">
        <w:t>uideline</w:t>
      </w:r>
      <w:r w:rsidR="00E746A2" w:rsidRPr="003B1CC5">
        <w:t xml:space="preserve"> recommendation</w:t>
      </w:r>
      <w:r w:rsidR="001B38BF" w:rsidRPr="003B1CC5">
        <w:t xml:space="preserve"> – </w:t>
      </w:r>
      <w:r w:rsidR="00FD4D82" w:rsidRPr="003B1CC5">
        <w:rPr>
          <w:b/>
          <w:i/>
        </w:rPr>
        <w:t>complete section</w:t>
      </w:r>
      <w:r w:rsidR="00CF0AB1" w:rsidRPr="003B1CC5">
        <w:rPr>
          <w:b/>
          <w:i/>
        </w:rPr>
        <w:t>s</w:t>
      </w:r>
      <w:r w:rsidR="00FD4D82" w:rsidRPr="003B1CC5">
        <w:rPr>
          <w:b/>
          <w:i/>
        </w:rPr>
        <w:t xml:space="preserve"> </w:t>
      </w:r>
      <w:hyperlink w:anchor="Section1a4" w:history="1">
        <w:r w:rsidR="00FD4D82" w:rsidRPr="003B1CC5">
          <w:rPr>
            <w:rStyle w:val="Hyperlink"/>
            <w:b/>
            <w:i/>
          </w:rPr>
          <w:t>1</w:t>
        </w:r>
        <w:r w:rsidR="00773485" w:rsidRPr="003B1CC5">
          <w:rPr>
            <w:rStyle w:val="Hyperlink"/>
            <w:b/>
            <w:i/>
          </w:rPr>
          <w:t>a</w:t>
        </w:r>
        <w:r w:rsidR="00701CC3" w:rsidRPr="003B1CC5">
          <w:rPr>
            <w:rStyle w:val="Hyperlink"/>
            <w:b/>
            <w:i/>
          </w:rPr>
          <w:t>.</w:t>
        </w:r>
        <w:r w:rsidR="00AA5587" w:rsidRPr="003B1CC5">
          <w:rPr>
            <w:rStyle w:val="Hyperlink"/>
            <w:b/>
            <w:i/>
          </w:rPr>
          <w:t>4</w:t>
        </w:r>
      </w:hyperlink>
      <w:r w:rsidR="00CB06C9" w:rsidRPr="003B1CC5">
        <w:rPr>
          <w:b/>
          <w:i/>
        </w:rPr>
        <w:t>,</w:t>
      </w:r>
      <w:r w:rsidR="00773485" w:rsidRPr="003B1CC5">
        <w:rPr>
          <w:b/>
          <w:i/>
        </w:rPr>
        <w:t xml:space="preserve"> and </w:t>
      </w:r>
      <w:hyperlink w:anchor="Section1a7" w:history="1">
        <w:r w:rsidR="00773485" w:rsidRPr="003B1CC5">
          <w:rPr>
            <w:rStyle w:val="Hyperlink"/>
            <w:b/>
            <w:i/>
          </w:rPr>
          <w:t>1a.7</w:t>
        </w:r>
      </w:hyperlink>
      <w:r w:rsidR="001B38BF" w:rsidRPr="003B1CC5">
        <w:t xml:space="preserve"> </w:t>
      </w:r>
    </w:p>
    <w:p w14:paraId="06D37902" w14:textId="77777777" w:rsidR="00FD4D82" w:rsidRPr="003B1CC5" w:rsidRDefault="0007118C" w:rsidP="002E2177">
      <w:pPr>
        <w:ind w:left="0" w:firstLine="0"/>
        <w:rPr>
          <w:b/>
          <w:i/>
        </w:rPr>
      </w:pPr>
      <w:sdt>
        <w:sdtPr>
          <w:rPr>
            <w:bCs/>
            <w:color w:val="0000FF"/>
          </w:rPr>
          <w:id w:val="-411317169"/>
          <w14:checkbox>
            <w14:checked w14:val="0"/>
            <w14:checkedState w14:val="2612" w14:font="MS Gothic"/>
            <w14:uncheckedState w14:val="2610" w14:font="MS Gothic"/>
          </w14:checkbox>
        </w:sdtPr>
        <w:sdtEndPr/>
        <w:sdtContent>
          <w:r w:rsidR="0015535B" w:rsidRPr="003B1CC5">
            <w:rPr>
              <w:rFonts w:ascii="MS Gothic" w:eastAsia="MS Gothic" w:hAnsi="MS Gothic" w:cs="MS Gothic" w:hint="eastAsia"/>
              <w:bCs/>
              <w:color w:val="0000FF"/>
            </w:rPr>
            <w:t>☐</w:t>
          </w:r>
        </w:sdtContent>
      </w:sdt>
      <w:r w:rsidR="00FD4D82" w:rsidRPr="003B1CC5">
        <w:t xml:space="preserve"> US Preventive Services Task Force Recommendation </w:t>
      </w:r>
      <w:r w:rsidR="001B38BF" w:rsidRPr="003B1CC5">
        <w:t xml:space="preserve">– </w:t>
      </w:r>
      <w:r w:rsidR="00FD4D82" w:rsidRPr="003B1CC5">
        <w:rPr>
          <w:b/>
          <w:i/>
        </w:rPr>
        <w:t>complete section</w:t>
      </w:r>
      <w:r w:rsidR="00CF0AB1" w:rsidRPr="003B1CC5">
        <w:rPr>
          <w:b/>
          <w:i/>
        </w:rPr>
        <w:t>s</w:t>
      </w:r>
      <w:r w:rsidR="00FD4D82" w:rsidRPr="003B1CC5">
        <w:rPr>
          <w:b/>
          <w:i/>
        </w:rPr>
        <w:t xml:space="preserve"> </w:t>
      </w:r>
      <w:hyperlink w:anchor="Section1a5" w:history="1">
        <w:r w:rsidR="00FD4D82" w:rsidRPr="003B1CC5">
          <w:rPr>
            <w:rStyle w:val="Hyperlink"/>
            <w:b/>
            <w:i/>
          </w:rPr>
          <w:t>1</w:t>
        </w:r>
        <w:r w:rsidR="00773485" w:rsidRPr="003B1CC5">
          <w:rPr>
            <w:rStyle w:val="Hyperlink"/>
            <w:b/>
            <w:i/>
          </w:rPr>
          <w:t>a</w:t>
        </w:r>
        <w:r w:rsidR="00FD4D82" w:rsidRPr="003B1CC5">
          <w:rPr>
            <w:rStyle w:val="Hyperlink"/>
            <w:b/>
            <w:i/>
          </w:rPr>
          <w:t>.5</w:t>
        </w:r>
      </w:hyperlink>
      <w:r w:rsidR="007C1887" w:rsidRPr="003B1CC5">
        <w:rPr>
          <w:b/>
          <w:i/>
        </w:rPr>
        <w:t xml:space="preserve"> and </w:t>
      </w:r>
      <w:hyperlink w:anchor="Section1a7" w:history="1">
        <w:r w:rsidR="00CF772F" w:rsidRPr="003B1CC5">
          <w:rPr>
            <w:rStyle w:val="Hyperlink"/>
            <w:b/>
            <w:i/>
          </w:rPr>
          <w:t>1a.7</w:t>
        </w:r>
      </w:hyperlink>
    </w:p>
    <w:p w14:paraId="79D5F161" w14:textId="77777777" w:rsidR="007573F0" w:rsidRPr="003B1CC5" w:rsidRDefault="0007118C" w:rsidP="002E2177">
      <w:pPr>
        <w:ind w:left="0" w:firstLine="0"/>
      </w:pPr>
      <w:sdt>
        <w:sdtPr>
          <w:rPr>
            <w:bCs/>
            <w:color w:val="0000FF"/>
          </w:rPr>
          <w:id w:val="1199589694"/>
          <w14:checkbox>
            <w14:checked w14:val="0"/>
            <w14:checkedState w14:val="2612" w14:font="MS Gothic"/>
            <w14:uncheckedState w14:val="2610" w14:font="MS Gothic"/>
          </w14:checkbox>
        </w:sdtPr>
        <w:sdtEndPr/>
        <w:sdtContent>
          <w:r w:rsidR="007573F0" w:rsidRPr="003B1CC5">
            <w:rPr>
              <w:rFonts w:ascii="MS Gothic" w:eastAsia="MS Gothic" w:hAnsi="MS Gothic" w:cs="MS Gothic" w:hint="eastAsia"/>
              <w:bCs/>
              <w:color w:val="0000FF"/>
            </w:rPr>
            <w:t>☐</w:t>
          </w:r>
        </w:sdtContent>
      </w:sdt>
      <w:r w:rsidR="007573F0" w:rsidRPr="003B1CC5">
        <w:t xml:space="preserve"> Other systematic review and grading of the body of evidence (</w:t>
      </w:r>
      <w:r w:rsidR="007573F0" w:rsidRPr="003B1CC5">
        <w:rPr>
          <w:i/>
        </w:rPr>
        <w:t>e.g., Cochrane Collaboration, AHRQ Evidence Practice Center</w:t>
      </w:r>
      <w:r w:rsidR="007573F0" w:rsidRPr="003B1CC5">
        <w:t xml:space="preserve">) – </w:t>
      </w:r>
      <w:r w:rsidR="007573F0" w:rsidRPr="003B1CC5">
        <w:rPr>
          <w:b/>
          <w:i/>
        </w:rPr>
        <w:t xml:space="preserve">complete sections </w:t>
      </w:r>
      <w:hyperlink w:anchor="Section1a6" w:history="1">
        <w:r w:rsidR="007573F0" w:rsidRPr="003B1CC5">
          <w:rPr>
            <w:rStyle w:val="Hyperlink"/>
            <w:b/>
            <w:i/>
          </w:rPr>
          <w:t>1a.6</w:t>
        </w:r>
      </w:hyperlink>
      <w:r w:rsidR="007573F0" w:rsidRPr="003B1CC5">
        <w:rPr>
          <w:b/>
          <w:i/>
        </w:rPr>
        <w:t xml:space="preserve"> and </w:t>
      </w:r>
      <w:hyperlink w:anchor="Section1a7" w:history="1">
        <w:r w:rsidR="00CF772F" w:rsidRPr="003B1CC5">
          <w:rPr>
            <w:rStyle w:val="Hyperlink"/>
            <w:b/>
            <w:i/>
          </w:rPr>
          <w:t>1a.7</w:t>
        </w:r>
      </w:hyperlink>
    </w:p>
    <w:p w14:paraId="1F9A0429" w14:textId="77777777" w:rsidR="00FD4D82" w:rsidRPr="003B1CC5" w:rsidRDefault="0007118C" w:rsidP="003A202B">
      <w:pPr>
        <w:ind w:left="0" w:firstLine="0"/>
      </w:pPr>
      <w:sdt>
        <w:sdtPr>
          <w:rPr>
            <w:bCs/>
            <w:color w:val="0000FF"/>
          </w:rPr>
          <w:id w:val="302275832"/>
          <w14:checkbox>
            <w14:checked w14:val="1"/>
            <w14:checkedState w14:val="2612" w14:font="MS Gothic"/>
            <w14:uncheckedState w14:val="2610" w14:font="MS Gothic"/>
          </w14:checkbox>
        </w:sdtPr>
        <w:sdtEndPr/>
        <w:sdtContent>
          <w:r w:rsidR="00FF48EA">
            <w:rPr>
              <w:rFonts w:ascii="MS Gothic" w:eastAsia="MS Gothic" w:hAnsi="MS Gothic" w:hint="eastAsia"/>
              <w:bCs/>
              <w:color w:val="0000FF"/>
            </w:rPr>
            <w:t>☒</w:t>
          </w:r>
        </w:sdtContent>
      </w:sdt>
      <w:r w:rsidR="00FD4D82" w:rsidRPr="003B1CC5">
        <w:t xml:space="preserve"> Other </w:t>
      </w:r>
      <w:r w:rsidR="001B38BF" w:rsidRPr="003B1CC5">
        <w:t xml:space="preserve">– </w:t>
      </w:r>
      <w:r w:rsidR="00FD4D82" w:rsidRPr="003B1CC5">
        <w:rPr>
          <w:b/>
          <w:i/>
        </w:rPr>
        <w:t xml:space="preserve">complete section </w:t>
      </w:r>
      <w:hyperlink w:anchor="Section1a8" w:history="1">
        <w:r w:rsidR="00FD4D82" w:rsidRPr="003B1CC5">
          <w:rPr>
            <w:rStyle w:val="Hyperlink"/>
            <w:b/>
            <w:i/>
          </w:rPr>
          <w:t>1</w:t>
        </w:r>
        <w:r w:rsidR="00773485" w:rsidRPr="003B1CC5">
          <w:rPr>
            <w:rStyle w:val="Hyperlink"/>
            <w:b/>
            <w:i/>
          </w:rPr>
          <w:t>a</w:t>
        </w:r>
        <w:r w:rsidR="00FD4D82" w:rsidRPr="003B1CC5">
          <w:rPr>
            <w:rStyle w:val="Hyperlink"/>
            <w:b/>
            <w:i/>
          </w:rPr>
          <w:t>.</w:t>
        </w:r>
        <w:r w:rsidR="00773485" w:rsidRPr="003B1CC5">
          <w:rPr>
            <w:rStyle w:val="Hyperlink"/>
            <w:b/>
            <w:i/>
          </w:rPr>
          <w:t>8</w:t>
        </w:r>
      </w:hyperlink>
    </w:p>
    <w:p w14:paraId="729E5E5A" w14:textId="77777777" w:rsidR="00201FF9" w:rsidRPr="003B1CC5" w:rsidRDefault="00201FF9" w:rsidP="003A202B">
      <w:pPr>
        <w:spacing w:before="240"/>
        <w:ind w:left="0" w:firstLine="0"/>
        <w:rPr>
          <w:i/>
        </w:rPr>
      </w:pPr>
      <w:r w:rsidRPr="003B1CC5">
        <w:rPr>
          <w:i/>
          <w:highlight w:val="green"/>
        </w:rPr>
        <w:lastRenderedPageBreak/>
        <w:t xml:space="preserve">Please complete the sections indicated </w:t>
      </w:r>
      <w:r w:rsidR="00030F43" w:rsidRPr="003B1CC5">
        <w:rPr>
          <w:i/>
          <w:highlight w:val="green"/>
        </w:rPr>
        <w:t xml:space="preserve">above </w:t>
      </w:r>
      <w:r w:rsidRPr="003B1CC5">
        <w:rPr>
          <w:i/>
          <w:highlight w:val="green"/>
        </w:rPr>
        <w:t xml:space="preserve">for the source of evidence. You may skip the </w:t>
      </w:r>
      <w:r w:rsidR="00030F43" w:rsidRPr="003B1CC5">
        <w:rPr>
          <w:i/>
          <w:highlight w:val="green"/>
        </w:rPr>
        <w:t>section</w:t>
      </w:r>
      <w:r w:rsidRPr="003B1CC5">
        <w:rPr>
          <w:i/>
          <w:highlight w:val="green"/>
        </w:rPr>
        <w:t>s that do not apply.</w:t>
      </w:r>
    </w:p>
    <w:p w14:paraId="40968B25" w14:textId="77777777" w:rsidR="00925F11" w:rsidRPr="003B1CC5" w:rsidRDefault="00925F11" w:rsidP="00015304">
      <w:pPr>
        <w:spacing w:before="240"/>
        <w:ind w:left="0" w:firstLine="0"/>
        <w:rPr>
          <w:b/>
          <w:iCs/>
          <w:caps/>
        </w:rPr>
      </w:pPr>
      <w:r w:rsidRPr="003B1CC5">
        <w:rPr>
          <w:b/>
          <w:iCs/>
          <w:caps/>
        </w:rPr>
        <w:t>_________________________</w:t>
      </w:r>
      <w:bookmarkStart w:id="6" w:name="Section1a4"/>
      <w:bookmarkEnd w:id="6"/>
    </w:p>
    <w:p w14:paraId="6A64EC5F" w14:textId="77777777" w:rsidR="009B5BEA" w:rsidRPr="003B1CC5" w:rsidRDefault="00FD4D82" w:rsidP="002E2177">
      <w:pPr>
        <w:ind w:left="0" w:firstLine="0"/>
        <w:rPr>
          <w:b/>
        </w:rPr>
      </w:pPr>
      <w:r w:rsidRPr="003B1CC5">
        <w:rPr>
          <w:b/>
          <w:color w:val="0000FF"/>
        </w:rPr>
        <w:t>1</w:t>
      </w:r>
      <w:r w:rsidR="00773485" w:rsidRPr="003B1CC5">
        <w:rPr>
          <w:b/>
          <w:color w:val="0000FF"/>
        </w:rPr>
        <w:t>a</w:t>
      </w:r>
      <w:r w:rsidRPr="003B1CC5">
        <w:rPr>
          <w:b/>
          <w:color w:val="0000FF"/>
        </w:rPr>
        <w:t>.4</w:t>
      </w:r>
      <w:r w:rsidR="00201FF9" w:rsidRPr="003B1CC5">
        <w:rPr>
          <w:b/>
          <w:color w:val="0000FF"/>
        </w:rPr>
        <w:t>.</w:t>
      </w:r>
      <w:r w:rsidRPr="003B1CC5">
        <w:rPr>
          <w:b/>
          <w:color w:val="0070C0"/>
        </w:rPr>
        <w:t xml:space="preserve"> </w:t>
      </w:r>
      <w:r w:rsidR="0055559D" w:rsidRPr="003B1CC5">
        <w:rPr>
          <w:b/>
        </w:rPr>
        <w:t>CLINICAL PRACTICE GUIDELINE</w:t>
      </w:r>
      <w:r w:rsidR="00E746A2" w:rsidRPr="003B1CC5">
        <w:rPr>
          <w:b/>
        </w:rPr>
        <w:t xml:space="preserve"> RECOMMENDATION</w:t>
      </w:r>
    </w:p>
    <w:p w14:paraId="3CCCE1DD" w14:textId="77777777" w:rsidR="00D53405" w:rsidRPr="00015304" w:rsidRDefault="008B51D9" w:rsidP="00015304">
      <w:pPr>
        <w:ind w:left="0" w:firstLine="0"/>
      </w:pPr>
      <w:r w:rsidRPr="003B1CC5">
        <w:rPr>
          <w:b/>
          <w:color w:val="0000FF"/>
        </w:rPr>
        <w:t>1</w:t>
      </w:r>
      <w:r w:rsidR="00773485" w:rsidRPr="003B1CC5">
        <w:rPr>
          <w:b/>
          <w:color w:val="0000FF"/>
        </w:rPr>
        <w:t>a</w:t>
      </w:r>
      <w:r w:rsidRPr="003B1CC5">
        <w:rPr>
          <w:b/>
          <w:color w:val="0000FF"/>
        </w:rPr>
        <w:t>.</w:t>
      </w:r>
      <w:r w:rsidR="00B058A6" w:rsidRPr="003B1CC5">
        <w:rPr>
          <w:b/>
          <w:color w:val="0000FF"/>
        </w:rPr>
        <w:t>4</w:t>
      </w:r>
      <w:r w:rsidRPr="003B1CC5">
        <w:rPr>
          <w:b/>
          <w:color w:val="0000FF"/>
        </w:rPr>
        <w:t>.1.</w:t>
      </w:r>
      <w:r w:rsidRPr="003B1CC5">
        <w:t xml:space="preserve"> </w:t>
      </w:r>
      <w:r w:rsidR="00496AF8" w:rsidRPr="003B1CC5">
        <w:rPr>
          <w:b/>
        </w:rPr>
        <w:t>Guideline citation</w:t>
      </w:r>
      <w:r w:rsidR="002F20A7" w:rsidRPr="003B1CC5">
        <w:t xml:space="preserve"> </w:t>
      </w:r>
      <w:r w:rsidR="006709EB" w:rsidRPr="003B1CC5">
        <w:t>(</w:t>
      </w:r>
      <w:r w:rsidR="006709EB" w:rsidRPr="003B1CC5">
        <w:rPr>
          <w:i/>
        </w:rPr>
        <w:t>including date</w:t>
      </w:r>
      <w:r w:rsidR="006709EB" w:rsidRPr="003B1CC5">
        <w:t>)</w:t>
      </w:r>
      <w:r w:rsidR="00265702" w:rsidRPr="003B1CC5">
        <w:t xml:space="preserve"> and </w:t>
      </w:r>
      <w:r w:rsidR="00265702" w:rsidRPr="003B1CC5">
        <w:rPr>
          <w:b/>
        </w:rPr>
        <w:t>URL for guideline</w:t>
      </w:r>
      <w:r w:rsidR="00265702" w:rsidRPr="003B1CC5">
        <w:t xml:space="preserve"> (</w:t>
      </w:r>
      <w:r w:rsidR="00265702" w:rsidRPr="003B1CC5">
        <w:rPr>
          <w:i/>
        </w:rPr>
        <w:t>if available online</w:t>
      </w:r>
      <w:r w:rsidR="00265702" w:rsidRPr="003B1CC5">
        <w:t>):</w:t>
      </w:r>
    </w:p>
    <w:p w14:paraId="1B019D99" w14:textId="63458DD2" w:rsidR="00015304" w:rsidRPr="00015304" w:rsidRDefault="00FF48EA" w:rsidP="00424874">
      <w:pPr>
        <w:pStyle w:val="Response"/>
      </w:pPr>
      <w:r w:rsidRPr="002E1FB4">
        <w:rPr>
          <w:rFonts w:cstheme="minorHAnsi"/>
          <w:bCs/>
        </w:rPr>
        <w:t xml:space="preserve">Bradas, CM, Sandhu, SK, Mion, LC.  The Hartford Institute for Geriatric Nursing: Nursing Standard of Practice Protocol: Use of Physical Restraints with Elderly Patients. Physical Restraints and Side Rails in Acute and Critical Care Settings. Updated July 2012. Available:  </w:t>
      </w:r>
      <w:hyperlink r:id="rId17" w:history="1">
        <w:r w:rsidRPr="002E1FB4">
          <w:rPr>
            <w:rFonts w:cstheme="minorHAnsi"/>
            <w:u w:val="single"/>
          </w:rPr>
          <w:t>http://consultgerirn.org/topics/physical_restraints/want_to_know_more</w:t>
        </w:r>
      </w:hyperlink>
    </w:p>
    <w:p w14:paraId="2807C6E8" w14:textId="77777777" w:rsidR="00D14F0B" w:rsidRPr="003B1CC5" w:rsidRDefault="008B51D9" w:rsidP="002E2177">
      <w:pPr>
        <w:ind w:left="0" w:firstLine="0"/>
      </w:pPr>
      <w:r w:rsidRPr="003B1CC5">
        <w:rPr>
          <w:b/>
          <w:color w:val="0000FF"/>
        </w:rPr>
        <w:t>1</w:t>
      </w:r>
      <w:r w:rsidR="00773485" w:rsidRPr="003B1CC5">
        <w:rPr>
          <w:b/>
          <w:color w:val="0000FF"/>
        </w:rPr>
        <w:t>a</w:t>
      </w:r>
      <w:r w:rsidRPr="003B1CC5">
        <w:rPr>
          <w:b/>
          <w:color w:val="0000FF"/>
        </w:rPr>
        <w:t>.</w:t>
      </w:r>
      <w:r w:rsidR="00B058A6" w:rsidRPr="003B1CC5">
        <w:rPr>
          <w:b/>
          <w:color w:val="0000FF"/>
        </w:rPr>
        <w:t>4</w:t>
      </w:r>
      <w:r w:rsidR="00265702" w:rsidRPr="003B1CC5">
        <w:rPr>
          <w:b/>
          <w:color w:val="0000FF"/>
        </w:rPr>
        <w:t>.2</w:t>
      </w:r>
      <w:r w:rsidRPr="003B1CC5">
        <w:rPr>
          <w:b/>
          <w:color w:val="0000FF"/>
        </w:rPr>
        <w:t>.</w:t>
      </w:r>
      <w:r w:rsidRPr="003B1CC5">
        <w:t xml:space="preserve"> </w:t>
      </w:r>
      <w:r w:rsidR="00496AF8" w:rsidRPr="003B1CC5">
        <w:rPr>
          <w:b/>
        </w:rPr>
        <w:t>Identify</w:t>
      </w:r>
      <w:r w:rsidR="00A44FF0" w:rsidRPr="003B1CC5">
        <w:rPr>
          <w:b/>
        </w:rPr>
        <w:t xml:space="preserve"> </w:t>
      </w:r>
      <w:r w:rsidR="00C54E40" w:rsidRPr="003B1CC5">
        <w:rPr>
          <w:b/>
        </w:rPr>
        <w:t>g</w:t>
      </w:r>
      <w:r w:rsidR="00496AF8" w:rsidRPr="003B1CC5">
        <w:rPr>
          <w:b/>
        </w:rPr>
        <w:t xml:space="preserve">uideline </w:t>
      </w:r>
      <w:r w:rsidR="00E746A2" w:rsidRPr="003B1CC5">
        <w:rPr>
          <w:b/>
        </w:rPr>
        <w:t xml:space="preserve">recommendation </w:t>
      </w:r>
      <w:r w:rsidR="00496AF8" w:rsidRPr="003B1CC5">
        <w:rPr>
          <w:b/>
        </w:rPr>
        <w:t>number and/or page number</w:t>
      </w:r>
      <w:r w:rsidR="00265702" w:rsidRPr="003B1CC5">
        <w:t xml:space="preserve"> and </w:t>
      </w:r>
      <w:r w:rsidR="00C54E40" w:rsidRPr="003B1CC5">
        <w:rPr>
          <w:b/>
        </w:rPr>
        <w:t>q</w:t>
      </w:r>
      <w:r w:rsidR="00265702" w:rsidRPr="003B1CC5">
        <w:rPr>
          <w:b/>
        </w:rPr>
        <w:t>uote verbatim, the specific guideline recommendation</w:t>
      </w:r>
      <w:r w:rsidR="00FC32D3" w:rsidRPr="003B1CC5">
        <w:t>.</w:t>
      </w:r>
    </w:p>
    <w:p w14:paraId="60BDBD31" w14:textId="2B5D39BD" w:rsidR="00424874" w:rsidRDefault="00424874" w:rsidP="00EE32F7">
      <w:pPr>
        <w:shd w:val="clear" w:color="auto" w:fill="FFFFFF"/>
        <w:spacing w:line="264" w:lineRule="atLeast"/>
        <w:rPr>
          <w:rFonts w:ascii="Verdana" w:hAnsi="Verdana"/>
          <w:b/>
          <w:bCs/>
          <w:color w:val="2B5555"/>
          <w:sz w:val="18"/>
          <w:szCs w:val="18"/>
        </w:rPr>
      </w:pPr>
      <w:r w:rsidRPr="001F383B">
        <w:rPr>
          <w:rFonts w:cstheme="minorHAnsi"/>
          <w:bCs/>
          <w:color w:val="0000FF"/>
        </w:rPr>
        <w:t>Guideline recommendations and associated grades are from the National Guidelines Clearinghouse guideline summary for “Physical restraints and side rails in acute and critical care settings. In: Evidence-based geriatric nursing protocols for best practice.”</w:t>
      </w:r>
      <w:r w:rsidR="00657A29" w:rsidRPr="001F383B">
        <w:rPr>
          <w:rFonts w:cstheme="minorHAnsi"/>
          <w:bCs/>
          <w:color w:val="0000FF"/>
        </w:rPr>
        <w:t xml:space="preserve"> Available: </w:t>
      </w:r>
      <w:hyperlink r:id="rId18" w:history="1">
        <w:r w:rsidR="00657A29" w:rsidRPr="006644A7">
          <w:rPr>
            <w:rStyle w:val="Hyperlink"/>
          </w:rPr>
          <w:t>http://www.guideline.gov/content.aspx?id=43934&amp;search=restraints</w:t>
        </w:r>
      </w:hyperlink>
    </w:p>
    <w:p w14:paraId="6A0FF84F" w14:textId="77777777" w:rsidR="00424874" w:rsidRDefault="00424874" w:rsidP="00EE32F7">
      <w:pPr>
        <w:shd w:val="clear" w:color="auto" w:fill="FFFFFF"/>
        <w:spacing w:line="264" w:lineRule="atLeast"/>
        <w:rPr>
          <w:rFonts w:ascii="Verdana" w:hAnsi="Verdana"/>
          <w:b/>
          <w:bCs/>
          <w:color w:val="2B5555"/>
          <w:sz w:val="18"/>
          <w:szCs w:val="18"/>
        </w:rPr>
      </w:pPr>
    </w:p>
    <w:p w14:paraId="7AAFB3A9" w14:textId="77777777" w:rsidR="00EE32F7" w:rsidRPr="001F383B" w:rsidRDefault="00EE32F7" w:rsidP="00F66657">
      <w:pPr>
        <w:shd w:val="clear" w:color="auto" w:fill="FFFFFF"/>
        <w:spacing w:line="264" w:lineRule="atLeast"/>
        <w:rPr>
          <w:b/>
          <w:bCs/>
          <w:color w:val="0000FF"/>
        </w:rPr>
      </w:pPr>
      <w:r w:rsidRPr="001F383B">
        <w:rPr>
          <w:b/>
          <w:bCs/>
          <w:color w:val="0000FF"/>
        </w:rPr>
        <w:t>Major Recommendations</w:t>
      </w:r>
    </w:p>
    <w:p w14:paraId="418C622A" w14:textId="77777777" w:rsidR="00EE32F7" w:rsidRPr="001F383B" w:rsidRDefault="00EE32F7" w:rsidP="00F66657">
      <w:pPr>
        <w:pStyle w:val="NormalWeb"/>
        <w:shd w:val="clear" w:color="auto" w:fill="FFFFFF"/>
        <w:spacing w:before="0" w:beforeAutospacing="0" w:after="0" w:afterAutospacing="0" w:line="264" w:lineRule="atLeast"/>
        <w:rPr>
          <w:rFonts w:asciiTheme="minorHAnsi" w:hAnsiTheme="minorHAnsi"/>
          <w:color w:val="0000FF"/>
          <w:sz w:val="22"/>
          <w:szCs w:val="22"/>
        </w:rPr>
      </w:pPr>
      <w:r w:rsidRPr="001F383B">
        <w:rPr>
          <w:rFonts w:asciiTheme="minorHAnsi" w:hAnsiTheme="minorHAnsi"/>
          <w:color w:val="0000FF"/>
          <w:sz w:val="22"/>
          <w:szCs w:val="22"/>
        </w:rPr>
        <w:t>Levels of evidence (</w:t>
      </w:r>
      <w:r w:rsidRPr="001F383B">
        <w:rPr>
          <w:rStyle w:val="Strong"/>
          <w:rFonts w:asciiTheme="minorHAnsi" w:hAnsiTheme="minorHAnsi"/>
          <w:color w:val="0000FF"/>
          <w:sz w:val="22"/>
          <w:szCs w:val="22"/>
        </w:rPr>
        <w:t>I–VI</w:t>
      </w:r>
      <w:r w:rsidRPr="001F383B">
        <w:rPr>
          <w:rFonts w:asciiTheme="minorHAnsi" w:hAnsiTheme="minorHAnsi"/>
          <w:color w:val="0000FF"/>
          <w:sz w:val="22"/>
          <w:szCs w:val="22"/>
        </w:rPr>
        <w:t>) are defined at the end of the "Major Recommendations" field.</w:t>
      </w:r>
    </w:p>
    <w:p w14:paraId="419EC431" w14:textId="77777777" w:rsidR="00EE32F7" w:rsidRPr="001F383B" w:rsidRDefault="00EE32F7" w:rsidP="00F66657">
      <w:pPr>
        <w:pStyle w:val="NormalWeb"/>
        <w:shd w:val="clear" w:color="auto" w:fill="FFFFFF"/>
        <w:spacing w:before="0" w:beforeAutospacing="0" w:after="0" w:afterAutospacing="0" w:line="264" w:lineRule="atLeast"/>
        <w:rPr>
          <w:rFonts w:asciiTheme="minorHAnsi" w:hAnsiTheme="minorHAnsi"/>
          <w:color w:val="0000FF"/>
          <w:sz w:val="22"/>
          <w:szCs w:val="22"/>
        </w:rPr>
      </w:pPr>
      <w:r w:rsidRPr="001F383B">
        <w:rPr>
          <w:rStyle w:val="Strong"/>
          <w:rFonts w:asciiTheme="minorHAnsi" w:hAnsiTheme="minorHAnsi"/>
          <w:color w:val="0000FF"/>
          <w:sz w:val="22"/>
          <w:szCs w:val="22"/>
        </w:rPr>
        <w:t>Parameters of Assessment</w:t>
      </w:r>
    </w:p>
    <w:p w14:paraId="02D96AF7" w14:textId="77777777" w:rsidR="00EE32F7" w:rsidRPr="001F383B" w:rsidRDefault="00EE32F7" w:rsidP="00F66657">
      <w:pPr>
        <w:numPr>
          <w:ilvl w:val="0"/>
          <w:numId w:val="9"/>
        </w:numPr>
        <w:shd w:val="clear" w:color="auto" w:fill="FFFFFF"/>
        <w:tabs>
          <w:tab w:val="left" w:pos="1710"/>
        </w:tabs>
        <w:spacing w:line="264" w:lineRule="atLeast"/>
        <w:ind w:left="600"/>
        <w:rPr>
          <w:color w:val="0000FF"/>
        </w:rPr>
      </w:pPr>
      <w:r w:rsidRPr="001F383B">
        <w:rPr>
          <w:color w:val="0000FF"/>
        </w:rPr>
        <w:t>Assess for underlying cause(s) of agitation and cognitive impairment leading to patient-initiated device removal (see the National Guideline Clearinghouse [NGC] summaries of the Hartford Institute for Geriatric Nursing guidelines</w:t>
      </w:r>
      <w:r w:rsidRPr="001F383B">
        <w:rPr>
          <w:rStyle w:val="apple-converted-space"/>
          <w:color w:val="0000FF"/>
        </w:rPr>
        <w:t> </w:t>
      </w:r>
      <w:hyperlink r:id="rId19" w:tooltip="Guideline #9710" w:history="1">
        <w:r w:rsidRPr="001F383B">
          <w:rPr>
            <w:rStyle w:val="Hyperlink"/>
            <w:color w:val="0000FF"/>
          </w:rPr>
          <w:t>Assessing cognitive functioning</w:t>
        </w:r>
      </w:hyperlink>
      <w:r w:rsidRPr="001F383B">
        <w:rPr>
          <w:color w:val="0000FF"/>
        </w:rPr>
        <w:t>,</w:t>
      </w:r>
      <w:r w:rsidRPr="001F383B">
        <w:rPr>
          <w:rStyle w:val="apple-converted-space"/>
          <w:color w:val="0000FF"/>
        </w:rPr>
        <w:t> </w:t>
      </w:r>
      <w:hyperlink r:id="rId20" w:tooltip="Guideline #9726" w:history="1">
        <w:r w:rsidRPr="001F383B">
          <w:rPr>
            <w:rStyle w:val="Hyperlink"/>
            <w:color w:val="0000FF"/>
          </w:rPr>
          <w:t>Depression in older adults</w:t>
        </w:r>
      </w:hyperlink>
      <w:r w:rsidRPr="001F383B">
        <w:rPr>
          <w:color w:val="0000FF"/>
        </w:rPr>
        <w:t>,</w:t>
      </w:r>
      <w:r w:rsidRPr="001F383B">
        <w:rPr>
          <w:rStyle w:val="apple-converted-space"/>
          <w:color w:val="0000FF"/>
        </w:rPr>
        <w:t> </w:t>
      </w:r>
      <w:hyperlink r:id="rId21" w:tooltip="Guideline #9709" w:history="1">
        <w:r w:rsidRPr="001F383B">
          <w:rPr>
            <w:rStyle w:val="Hyperlink"/>
            <w:color w:val="0000FF"/>
          </w:rPr>
          <w:t>Recognition and management of dementia</w:t>
        </w:r>
      </w:hyperlink>
      <w:r w:rsidRPr="001F383B">
        <w:rPr>
          <w:color w:val="0000FF"/>
        </w:rPr>
        <w:t>, and</w:t>
      </w:r>
      <w:r w:rsidRPr="001F383B">
        <w:rPr>
          <w:rStyle w:val="apple-converted-space"/>
          <w:color w:val="0000FF"/>
        </w:rPr>
        <w:t> </w:t>
      </w:r>
      <w:hyperlink r:id="rId22" w:tooltip="Guideline #9708" w:history="1">
        <w:r w:rsidRPr="001F383B">
          <w:rPr>
            <w:rStyle w:val="Hyperlink"/>
            <w:color w:val="0000FF"/>
          </w:rPr>
          <w:t>Delirium</w:t>
        </w:r>
      </w:hyperlink>
      <w:r w:rsidRPr="001F383B">
        <w:rPr>
          <w:color w:val="0000FF"/>
        </w:rPr>
        <w:t>).</w:t>
      </w:r>
    </w:p>
    <w:p w14:paraId="69E92D11" w14:textId="77777777" w:rsidR="00EE32F7" w:rsidRPr="001F383B" w:rsidRDefault="00EE32F7" w:rsidP="00F66657">
      <w:pPr>
        <w:numPr>
          <w:ilvl w:val="1"/>
          <w:numId w:val="9"/>
        </w:numPr>
        <w:shd w:val="clear" w:color="auto" w:fill="FFFFFF"/>
        <w:spacing w:line="264" w:lineRule="atLeast"/>
        <w:ind w:left="825"/>
        <w:rPr>
          <w:color w:val="0000FF"/>
        </w:rPr>
      </w:pPr>
      <w:r w:rsidRPr="001F383B">
        <w:rPr>
          <w:color w:val="0000FF"/>
        </w:rPr>
        <w:t>If abrupt change in perception, attention, or level of consciousness:</w:t>
      </w:r>
    </w:p>
    <w:p w14:paraId="3172CCE1" w14:textId="77777777" w:rsidR="00EE32F7" w:rsidRPr="001F383B" w:rsidRDefault="00EE32F7" w:rsidP="00F66657">
      <w:pPr>
        <w:numPr>
          <w:ilvl w:val="2"/>
          <w:numId w:val="9"/>
        </w:numPr>
        <w:shd w:val="clear" w:color="auto" w:fill="FFFFFF"/>
        <w:spacing w:line="264" w:lineRule="atLeast"/>
        <w:ind w:left="1050"/>
        <w:rPr>
          <w:color w:val="0000FF"/>
        </w:rPr>
      </w:pPr>
      <w:r w:rsidRPr="001F383B">
        <w:rPr>
          <w:color w:val="0000FF"/>
        </w:rPr>
        <w:t>Assess for life-threatening physiologic impairments.</w:t>
      </w:r>
    </w:p>
    <w:p w14:paraId="1C2AAD35" w14:textId="77777777" w:rsidR="00EE32F7" w:rsidRPr="001F383B" w:rsidRDefault="00EE32F7" w:rsidP="00F66657">
      <w:pPr>
        <w:numPr>
          <w:ilvl w:val="2"/>
          <w:numId w:val="9"/>
        </w:numPr>
        <w:shd w:val="clear" w:color="auto" w:fill="FFFFFF"/>
        <w:spacing w:line="264" w:lineRule="atLeast"/>
        <w:ind w:left="1050"/>
        <w:rPr>
          <w:color w:val="0000FF"/>
        </w:rPr>
      </w:pPr>
      <w:r w:rsidRPr="001F383B">
        <w:rPr>
          <w:color w:val="0000FF"/>
        </w:rPr>
        <w:t>Respiratory, neurologic, fever and sepsis, hypoglycemia and hyperglycemia, alcohol or substance withdrawal, and fluid and electrolyte imbalance</w:t>
      </w:r>
    </w:p>
    <w:p w14:paraId="2C437916" w14:textId="77777777" w:rsidR="00EE32F7" w:rsidRPr="001F383B" w:rsidRDefault="00EE32F7" w:rsidP="00F66657">
      <w:pPr>
        <w:numPr>
          <w:ilvl w:val="2"/>
          <w:numId w:val="9"/>
        </w:numPr>
        <w:shd w:val="clear" w:color="auto" w:fill="FFFFFF"/>
        <w:spacing w:line="264" w:lineRule="atLeast"/>
        <w:ind w:left="1050"/>
        <w:rPr>
          <w:color w:val="0000FF"/>
        </w:rPr>
      </w:pPr>
      <w:r w:rsidRPr="001F383B">
        <w:rPr>
          <w:color w:val="0000FF"/>
        </w:rPr>
        <w:t>Notify physician of change in mental status and compromised physiologic status.</w:t>
      </w:r>
    </w:p>
    <w:p w14:paraId="338908A0" w14:textId="77777777" w:rsidR="00EE32F7" w:rsidRPr="001F383B" w:rsidRDefault="00EE32F7" w:rsidP="00F66657">
      <w:pPr>
        <w:numPr>
          <w:ilvl w:val="1"/>
          <w:numId w:val="9"/>
        </w:numPr>
        <w:shd w:val="clear" w:color="auto" w:fill="FFFFFF"/>
        <w:spacing w:line="264" w:lineRule="atLeast"/>
        <w:ind w:left="825"/>
        <w:rPr>
          <w:color w:val="0000FF"/>
        </w:rPr>
      </w:pPr>
      <w:r w:rsidRPr="001F383B">
        <w:rPr>
          <w:color w:val="0000FF"/>
        </w:rPr>
        <w:t>Differential assessment (interdisciplinary)</w:t>
      </w:r>
    </w:p>
    <w:p w14:paraId="2B1CAE7B" w14:textId="77777777" w:rsidR="00EE32F7" w:rsidRPr="001F383B" w:rsidRDefault="00EE32F7" w:rsidP="00F66657">
      <w:pPr>
        <w:numPr>
          <w:ilvl w:val="2"/>
          <w:numId w:val="9"/>
        </w:numPr>
        <w:shd w:val="clear" w:color="auto" w:fill="FFFFFF"/>
        <w:spacing w:line="264" w:lineRule="atLeast"/>
        <w:ind w:left="1050"/>
        <w:rPr>
          <w:color w:val="0000FF"/>
        </w:rPr>
      </w:pPr>
      <w:r w:rsidRPr="001F383B">
        <w:rPr>
          <w:color w:val="0000FF"/>
        </w:rPr>
        <w:t>Obtain baseline or premorbid cognitive function from family and caregivers.</w:t>
      </w:r>
    </w:p>
    <w:p w14:paraId="065E5BAF" w14:textId="77777777" w:rsidR="00EE32F7" w:rsidRPr="001F383B" w:rsidRDefault="00EE32F7" w:rsidP="00F66657">
      <w:pPr>
        <w:numPr>
          <w:ilvl w:val="2"/>
          <w:numId w:val="9"/>
        </w:numPr>
        <w:shd w:val="clear" w:color="auto" w:fill="FFFFFF"/>
        <w:spacing w:line="264" w:lineRule="atLeast"/>
        <w:ind w:left="1050"/>
        <w:rPr>
          <w:color w:val="0000FF"/>
        </w:rPr>
      </w:pPr>
      <w:r w:rsidRPr="001F383B">
        <w:rPr>
          <w:color w:val="0000FF"/>
        </w:rPr>
        <w:t>Establish whether the patient has history of dementia or depression.</w:t>
      </w:r>
    </w:p>
    <w:p w14:paraId="6CF0087C" w14:textId="77777777" w:rsidR="00EE32F7" w:rsidRPr="001F383B" w:rsidRDefault="00EE32F7" w:rsidP="00F66657">
      <w:pPr>
        <w:numPr>
          <w:ilvl w:val="2"/>
          <w:numId w:val="9"/>
        </w:numPr>
        <w:shd w:val="clear" w:color="auto" w:fill="FFFFFF"/>
        <w:spacing w:line="264" w:lineRule="atLeast"/>
        <w:ind w:left="1050"/>
        <w:rPr>
          <w:color w:val="0000FF"/>
        </w:rPr>
      </w:pPr>
      <w:r w:rsidRPr="001F383B">
        <w:rPr>
          <w:color w:val="0000FF"/>
        </w:rPr>
        <w:t>Review medications to identify drug–drug interactions, adverse effects.</w:t>
      </w:r>
    </w:p>
    <w:p w14:paraId="4F827AED" w14:textId="77777777" w:rsidR="00EE32F7" w:rsidRPr="001F383B" w:rsidRDefault="00EE32F7" w:rsidP="00F66657">
      <w:pPr>
        <w:numPr>
          <w:ilvl w:val="2"/>
          <w:numId w:val="9"/>
        </w:numPr>
        <w:shd w:val="clear" w:color="auto" w:fill="FFFFFF"/>
        <w:spacing w:line="264" w:lineRule="atLeast"/>
        <w:ind w:left="1050"/>
        <w:rPr>
          <w:color w:val="0000FF"/>
        </w:rPr>
      </w:pPr>
      <w:r w:rsidRPr="001F383B">
        <w:rPr>
          <w:color w:val="0000FF"/>
        </w:rPr>
        <w:t>Review current laboratory values.</w:t>
      </w:r>
    </w:p>
    <w:p w14:paraId="5BB2B5EE" w14:textId="77777777" w:rsidR="00EE32F7" w:rsidRPr="001F383B" w:rsidRDefault="00EE32F7" w:rsidP="00F66657">
      <w:pPr>
        <w:numPr>
          <w:ilvl w:val="0"/>
          <w:numId w:val="9"/>
        </w:numPr>
        <w:shd w:val="clear" w:color="auto" w:fill="FFFFFF"/>
        <w:spacing w:line="264" w:lineRule="atLeast"/>
        <w:ind w:left="600"/>
        <w:rPr>
          <w:color w:val="0000FF"/>
        </w:rPr>
      </w:pPr>
      <w:r w:rsidRPr="001F383B">
        <w:rPr>
          <w:color w:val="0000FF"/>
        </w:rPr>
        <w:t>Assess fall risk: intrinsic, extrinsic, and situational factors (see the NGC summary of the Hartford Institute for Geriatric Nursing guideline</w:t>
      </w:r>
      <w:r w:rsidRPr="001F383B">
        <w:rPr>
          <w:rStyle w:val="apple-converted-space"/>
          <w:color w:val="0000FF"/>
        </w:rPr>
        <w:t> </w:t>
      </w:r>
      <w:hyperlink r:id="rId23" w:tooltip="Guideline #9721" w:history="1">
        <w:r w:rsidRPr="001F383B">
          <w:rPr>
            <w:rStyle w:val="Hyperlink"/>
            <w:color w:val="0000FF"/>
          </w:rPr>
          <w:t>Fall prevention</w:t>
        </w:r>
      </w:hyperlink>
      <w:r w:rsidRPr="001F383B">
        <w:rPr>
          <w:color w:val="0000FF"/>
        </w:rPr>
        <w:t>).</w:t>
      </w:r>
    </w:p>
    <w:p w14:paraId="71FA5183" w14:textId="77777777" w:rsidR="00EE32F7" w:rsidRPr="001F383B" w:rsidRDefault="00EE32F7" w:rsidP="00F66657">
      <w:pPr>
        <w:numPr>
          <w:ilvl w:val="0"/>
          <w:numId w:val="9"/>
        </w:numPr>
        <w:shd w:val="clear" w:color="auto" w:fill="FFFFFF"/>
        <w:spacing w:line="264" w:lineRule="atLeast"/>
        <w:ind w:left="600"/>
        <w:rPr>
          <w:color w:val="0000FF"/>
        </w:rPr>
      </w:pPr>
      <w:r w:rsidRPr="001F383B">
        <w:rPr>
          <w:color w:val="0000FF"/>
        </w:rPr>
        <w:t>Assess for medications that may cause drug–drug interactions and adverse drug effects (see the NGC summary of the Hartford Institute for Geriatric Nursing guideline</w:t>
      </w:r>
      <w:r w:rsidRPr="001F383B">
        <w:rPr>
          <w:rStyle w:val="apple-converted-space"/>
          <w:color w:val="0000FF"/>
        </w:rPr>
        <w:t> </w:t>
      </w:r>
      <w:hyperlink r:id="rId24" w:tooltip="Guideline #9726" w:history="1">
        <w:r w:rsidRPr="001F383B">
          <w:rPr>
            <w:rStyle w:val="Hyperlink"/>
            <w:color w:val="0000FF"/>
          </w:rPr>
          <w:t>Reducing adverse drug events in older adults</w:t>
        </w:r>
      </w:hyperlink>
      <w:r w:rsidRPr="001F383B">
        <w:rPr>
          <w:color w:val="0000FF"/>
        </w:rPr>
        <w:t>).</w:t>
      </w:r>
    </w:p>
    <w:p w14:paraId="2B15F791" w14:textId="77777777" w:rsidR="00EE32F7" w:rsidRPr="001F383B" w:rsidRDefault="00EE32F7" w:rsidP="00F66657">
      <w:pPr>
        <w:pStyle w:val="NormalWeb"/>
        <w:shd w:val="clear" w:color="auto" w:fill="FFFFFF"/>
        <w:spacing w:before="0" w:beforeAutospacing="0" w:after="0" w:afterAutospacing="0" w:line="264" w:lineRule="atLeast"/>
        <w:rPr>
          <w:rFonts w:asciiTheme="minorHAnsi" w:hAnsiTheme="minorHAnsi"/>
          <w:color w:val="0000FF"/>
          <w:sz w:val="22"/>
          <w:szCs w:val="22"/>
        </w:rPr>
      </w:pPr>
      <w:r w:rsidRPr="001F383B">
        <w:rPr>
          <w:rStyle w:val="Strong"/>
          <w:rFonts w:asciiTheme="minorHAnsi" w:hAnsiTheme="minorHAnsi"/>
          <w:color w:val="0000FF"/>
          <w:sz w:val="22"/>
          <w:szCs w:val="22"/>
        </w:rPr>
        <w:t>Nursing Care Strategies</w:t>
      </w:r>
    </w:p>
    <w:p w14:paraId="04C73B96" w14:textId="77777777" w:rsidR="00EE32F7" w:rsidRPr="001F383B" w:rsidRDefault="00EE32F7" w:rsidP="00F66657">
      <w:pPr>
        <w:numPr>
          <w:ilvl w:val="0"/>
          <w:numId w:val="10"/>
        </w:numPr>
        <w:shd w:val="clear" w:color="auto" w:fill="FFFFFF"/>
        <w:spacing w:line="264" w:lineRule="atLeast"/>
        <w:ind w:left="600"/>
        <w:rPr>
          <w:color w:val="0000FF"/>
        </w:rPr>
      </w:pPr>
      <w:r w:rsidRPr="001F383B">
        <w:rPr>
          <w:color w:val="0000FF"/>
        </w:rPr>
        <w:t>Interventions to minimize or reduce patient-initiated device removal</w:t>
      </w:r>
    </w:p>
    <w:p w14:paraId="6A45AF06" w14:textId="77777777" w:rsidR="00EE32F7" w:rsidRPr="001F383B" w:rsidRDefault="00EE32F7" w:rsidP="00F66657">
      <w:pPr>
        <w:numPr>
          <w:ilvl w:val="1"/>
          <w:numId w:val="10"/>
        </w:numPr>
        <w:shd w:val="clear" w:color="auto" w:fill="FFFFFF"/>
        <w:spacing w:line="264" w:lineRule="atLeast"/>
        <w:ind w:left="825"/>
        <w:rPr>
          <w:color w:val="0000FF"/>
        </w:rPr>
      </w:pPr>
      <w:r w:rsidRPr="001F383B">
        <w:rPr>
          <w:color w:val="0000FF"/>
        </w:rPr>
        <w:t>Disruption of any device</w:t>
      </w:r>
    </w:p>
    <w:p w14:paraId="0E58689A" w14:textId="77777777" w:rsidR="00EE32F7" w:rsidRPr="001F383B" w:rsidRDefault="00EE32F7" w:rsidP="00F66657">
      <w:pPr>
        <w:numPr>
          <w:ilvl w:val="2"/>
          <w:numId w:val="10"/>
        </w:numPr>
        <w:shd w:val="clear" w:color="auto" w:fill="FFFFFF"/>
        <w:spacing w:line="264" w:lineRule="atLeast"/>
        <w:ind w:left="1050"/>
        <w:rPr>
          <w:color w:val="0000FF"/>
        </w:rPr>
      </w:pPr>
      <w:r w:rsidRPr="001F383B">
        <w:rPr>
          <w:color w:val="0000FF"/>
        </w:rPr>
        <w:t>Reassess daily to determine whether it is medically possible to discontinue device; try alternative mode of therapy (DuBose et al., 2010</w:t>
      </w:r>
      <w:r w:rsidRPr="001F383B">
        <w:rPr>
          <w:rStyle w:val="apple-converted-space"/>
          <w:color w:val="0000FF"/>
        </w:rPr>
        <w:t> </w:t>
      </w:r>
      <w:r w:rsidRPr="001F383B">
        <w:rPr>
          <w:rStyle w:val="Strong"/>
          <w:color w:val="0000FF"/>
        </w:rPr>
        <w:t>[Level III]</w:t>
      </w:r>
      <w:r w:rsidRPr="001F383B">
        <w:rPr>
          <w:color w:val="0000FF"/>
        </w:rPr>
        <w:t>; Mion et al., 2001</w:t>
      </w:r>
      <w:r w:rsidRPr="001F383B">
        <w:rPr>
          <w:rStyle w:val="apple-converted-space"/>
          <w:color w:val="0000FF"/>
        </w:rPr>
        <w:t> </w:t>
      </w:r>
      <w:r w:rsidRPr="001F383B">
        <w:rPr>
          <w:rStyle w:val="Strong"/>
          <w:color w:val="0000FF"/>
        </w:rPr>
        <w:t>[Level III]</w:t>
      </w:r>
      <w:r w:rsidRPr="001F383B">
        <w:rPr>
          <w:color w:val="0000FF"/>
        </w:rPr>
        <w:t>; Nirmalan et al., 2004</w:t>
      </w:r>
      <w:r w:rsidRPr="001F383B">
        <w:rPr>
          <w:rStyle w:val="apple-converted-space"/>
          <w:color w:val="0000FF"/>
        </w:rPr>
        <w:t> </w:t>
      </w:r>
      <w:r w:rsidRPr="001F383B">
        <w:rPr>
          <w:rStyle w:val="Strong"/>
          <w:color w:val="0000FF"/>
        </w:rPr>
        <w:t>[Level V]</w:t>
      </w:r>
      <w:r w:rsidRPr="001F383B">
        <w:rPr>
          <w:color w:val="0000FF"/>
        </w:rPr>
        <w:t>).</w:t>
      </w:r>
    </w:p>
    <w:p w14:paraId="70B1933D" w14:textId="77777777" w:rsidR="00EE32F7" w:rsidRPr="001F383B" w:rsidRDefault="00EE32F7" w:rsidP="00F66657">
      <w:pPr>
        <w:numPr>
          <w:ilvl w:val="2"/>
          <w:numId w:val="10"/>
        </w:numPr>
        <w:shd w:val="clear" w:color="auto" w:fill="FFFFFF"/>
        <w:spacing w:line="264" w:lineRule="atLeast"/>
        <w:ind w:left="1050"/>
        <w:rPr>
          <w:color w:val="0000FF"/>
        </w:rPr>
      </w:pPr>
      <w:r w:rsidRPr="001F383B">
        <w:rPr>
          <w:color w:val="0000FF"/>
        </w:rPr>
        <w:lastRenderedPageBreak/>
        <w:t>For mild-to-moderate cognitive impairment, explain device and allow patient to feel under nurse's guidance.</w:t>
      </w:r>
    </w:p>
    <w:p w14:paraId="676A8D4F" w14:textId="77777777" w:rsidR="00EE32F7" w:rsidRPr="001F383B" w:rsidRDefault="00EE32F7" w:rsidP="00F66657">
      <w:pPr>
        <w:numPr>
          <w:ilvl w:val="1"/>
          <w:numId w:val="10"/>
        </w:numPr>
        <w:shd w:val="clear" w:color="auto" w:fill="FFFFFF"/>
        <w:spacing w:line="264" w:lineRule="atLeast"/>
        <w:ind w:left="825"/>
        <w:rPr>
          <w:color w:val="0000FF"/>
        </w:rPr>
      </w:pPr>
      <w:r w:rsidRPr="001F383B">
        <w:rPr>
          <w:color w:val="0000FF"/>
        </w:rPr>
        <w:t>Attempted or actual disruption: ventilator</w:t>
      </w:r>
    </w:p>
    <w:p w14:paraId="7DBBFD2A" w14:textId="77777777" w:rsidR="00EE32F7" w:rsidRPr="001F383B" w:rsidRDefault="00EE32F7" w:rsidP="00F66657">
      <w:pPr>
        <w:numPr>
          <w:ilvl w:val="2"/>
          <w:numId w:val="10"/>
        </w:numPr>
        <w:shd w:val="clear" w:color="auto" w:fill="FFFFFF"/>
        <w:spacing w:line="264" w:lineRule="atLeast"/>
        <w:ind w:left="1050"/>
        <w:rPr>
          <w:color w:val="0000FF"/>
        </w:rPr>
      </w:pPr>
      <w:r w:rsidRPr="001F383B">
        <w:rPr>
          <w:color w:val="0000FF"/>
        </w:rPr>
        <w:t>Determine underlying cause of behavior for appropriate medical and/or pharmacologic approach.</w:t>
      </w:r>
    </w:p>
    <w:p w14:paraId="2FEC42EC" w14:textId="77777777" w:rsidR="00EE32F7" w:rsidRPr="001F383B" w:rsidRDefault="00EE32F7" w:rsidP="00F66657">
      <w:pPr>
        <w:numPr>
          <w:ilvl w:val="2"/>
          <w:numId w:val="10"/>
        </w:numPr>
        <w:shd w:val="clear" w:color="auto" w:fill="FFFFFF"/>
        <w:spacing w:line="264" w:lineRule="atLeast"/>
        <w:ind w:left="1050"/>
        <w:rPr>
          <w:color w:val="0000FF"/>
        </w:rPr>
      </w:pPr>
      <w:r w:rsidRPr="001F383B">
        <w:rPr>
          <w:color w:val="0000FF"/>
        </w:rPr>
        <w:t>More secure anchoring</w:t>
      </w:r>
    </w:p>
    <w:p w14:paraId="15D02B95" w14:textId="77777777" w:rsidR="00EE32F7" w:rsidRPr="001F383B" w:rsidRDefault="00EE32F7" w:rsidP="00F66657">
      <w:pPr>
        <w:numPr>
          <w:ilvl w:val="2"/>
          <w:numId w:val="10"/>
        </w:numPr>
        <w:shd w:val="clear" w:color="auto" w:fill="FFFFFF"/>
        <w:spacing w:line="264" w:lineRule="atLeast"/>
        <w:ind w:left="1050"/>
        <w:rPr>
          <w:color w:val="0000FF"/>
        </w:rPr>
      </w:pPr>
      <w:r w:rsidRPr="001F383B">
        <w:rPr>
          <w:color w:val="0000FF"/>
        </w:rPr>
        <w:t>Appropriate sedation and analgesia protocol</w:t>
      </w:r>
    </w:p>
    <w:p w14:paraId="6E24B06B" w14:textId="77777777" w:rsidR="00EE32F7" w:rsidRPr="001F383B" w:rsidRDefault="00EE32F7" w:rsidP="00F66657">
      <w:pPr>
        <w:numPr>
          <w:ilvl w:val="2"/>
          <w:numId w:val="10"/>
        </w:numPr>
        <w:shd w:val="clear" w:color="auto" w:fill="FFFFFF"/>
        <w:spacing w:line="264" w:lineRule="atLeast"/>
        <w:ind w:left="1050"/>
        <w:rPr>
          <w:color w:val="0000FF"/>
        </w:rPr>
      </w:pPr>
      <w:r w:rsidRPr="001F383B">
        <w:rPr>
          <w:color w:val="0000FF"/>
        </w:rPr>
        <w:t>Start with less restrictive means: mitts, elbow extenders.</w:t>
      </w:r>
    </w:p>
    <w:p w14:paraId="1090E90B" w14:textId="77777777" w:rsidR="00EE32F7" w:rsidRPr="001F383B" w:rsidRDefault="00EE32F7" w:rsidP="00F66657">
      <w:pPr>
        <w:numPr>
          <w:ilvl w:val="1"/>
          <w:numId w:val="10"/>
        </w:numPr>
        <w:shd w:val="clear" w:color="auto" w:fill="FFFFFF"/>
        <w:spacing w:line="264" w:lineRule="atLeast"/>
        <w:ind w:left="825"/>
        <w:rPr>
          <w:color w:val="0000FF"/>
        </w:rPr>
      </w:pPr>
      <w:r w:rsidRPr="001F383B">
        <w:rPr>
          <w:color w:val="0000FF"/>
        </w:rPr>
        <w:t>Attempted or actual disruption: nasogastric tube</w:t>
      </w:r>
    </w:p>
    <w:p w14:paraId="2248FB54" w14:textId="77777777" w:rsidR="00EE32F7" w:rsidRPr="001F383B" w:rsidRDefault="00EE32F7" w:rsidP="00F66657">
      <w:pPr>
        <w:numPr>
          <w:ilvl w:val="2"/>
          <w:numId w:val="10"/>
        </w:numPr>
        <w:shd w:val="clear" w:color="auto" w:fill="FFFFFF"/>
        <w:spacing w:line="264" w:lineRule="atLeast"/>
        <w:ind w:left="1050"/>
        <w:rPr>
          <w:color w:val="0000FF"/>
        </w:rPr>
      </w:pPr>
      <w:r w:rsidRPr="001F383B">
        <w:rPr>
          <w:color w:val="0000FF"/>
        </w:rPr>
        <w:t>If for feeding purposes, consult with nutritionist and speech or occupational therapist for swallow evaluation.</w:t>
      </w:r>
    </w:p>
    <w:p w14:paraId="64DE7F0F" w14:textId="77777777" w:rsidR="00EE32F7" w:rsidRPr="001F383B" w:rsidRDefault="00EE32F7" w:rsidP="00F66657">
      <w:pPr>
        <w:numPr>
          <w:ilvl w:val="2"/>
          <w:numId w:val="10"/>
        </w:numPr>
        <w:shd w:val="clear" w:color="auto" w:fill="FFFFFF"/>
        <w:spacing w:line="264" w:lineRule="atLeast"/>
        <w:ind w:left="1050"/>
        <w:rPr>
          <w:color w:val="0000FF"/>
        </w:rPr>
      </w:pPr>
      <w:r w:rsidRPr="001F383B">
        <w:rPr>
          <w:color w:val="0000FF"/>
        </w:rPr>
        <w:t>Consider gastrostomy tube for feeding as appropriate if other measures are ineffective.</w:t>
      </w:r>
    </w:p>
    <w:p w14:paraId="46BD4F78" w14:textId="77777777" w:rsidR="00EE32F7" w:rsidRPr="001F383B" w:rsidRDefault="00EE32F7" w:rsidP="00F66657">
      <w:pPr>
        <w:numPr>
          <w:ilvl w:val="2"/>
          <w:numId w:val="10"/>
        </w:numPr>
        <w:shd w:val="clear" w:color="auto" w:fill="FFFFFF"/>
        <w:spacing w:line="264" w:lineRule="atLeast"/>
        <w:ind w:left="1050"/>
        <w:rPr>
          <w:color w:val="0000FF"/>
        </w:rPr>
      </w:pPr>
      <w:r w:rsidRPr="001F383B">
        <w:rPr>
          <w:color w:val="0000FF"/>
        </w:rPr>
        <w:t>Anchoring of tube, either by taping techniques or commercial tube holder</w:t>
      </w:r>
    </w:p>
    <w:p w14:paraId="679E9372" w14:textId="227D951F" w:rsidR="00EE32F7" w:rsidRPr="001F383B" w:rsidRDefault="00EE32F7" w:rsidP="00F66657">
      <w:pPr>
        <w:numPr>
          <w:ilvl w:val="2"/>
          <w:numId w:val="10"/>
        </w:numPr>
        <w:shd w:val="clear" w:color="auto" w:fill="FFFFFF"/>
        <w:spacing w:line="264" w:lineRule="atLeast"/>
        <w:ind w:left="1050"/>
        <w:rPr>
          <w:color w:val="0000FF"/>
        </w:rPr>
      </w:pPr>
      <w:r w:rsidRPr="001F383B">
        <w:rPr>
          <w:color w:val="0000FF"/>
        </w:rPr>
        <w:t>If</w:t>
      </w:r>
      <w:r w:rsidR="001F383B">
        <w:rPr>
          <w:color w:val="0000FF"/>
        </w:rPr>
        <w:t xml:space="preserve"> restraints</w:t>
      </w:r>
      <w:r w:rsidRPr="001F383B">
        <w:rPr>
          <w:rStyle w:val="apple-converted-space"/>
          <w:color w:val="0000FF"/>
        </w:rPr>
        <w:t> </w:t>
      </w:r>
      <w:r w:rsidRPr="001F383B">
        <w:rPr>
          <w:color w:val="0000FF"/>
        </w:rPr>
        <w:t>are needed, start with least restrictive: mitts, elbow extenders.</w:t>
      </w:r>
    </w:p>
    <w:p w14:paraId="498B68FC" w14:textId="77777777" w:rsidR="00EE32F7" w:rsidRPr="001F383B" w:rsidRDefault="00EE32F7" w:rsidP="00F66657">
      <w:pPr>
        <w:numPr>
          <w:ilvl w:val="1"/>
          <w:numId w:val="10"/>
        </w:numPr>
        <w:shd w:val="clear" w:color="auto" w:fill="FFFFFF"/>
        <w:spacing w:line="264" w:lineRule="atLeast"/>
        <w:ind w:left="825"/>
        <w:rPr>
          <w:color w:val="0000FF"/>
        </w:rPr>
      </w:pPr>
      <w:r w:rsidRPr="001F383B">
        <w:rPr>
          <w:color w:val="0000FF"/>
        </w:rPr>
        <w:t>Attempted or actual disruption: intravenous (IV) lines</w:t>
      </w:r>
    </w:p>
    <w:p w14:paraId="04476CF5" w14:textId="77777777" w:rsidR="00EE32F7" w:rsidRPr="001F383B" w:rsidRDefault="00EE32F7" w:rsidP="00F66657">
      <w:pPr>
        <w:numPr>
          <w:ilvl w:val="2"/>
          <w:numId w:val="10"/>
        </w:numPr>
        <w:shd w:val="clear" w:color="auto" w:fill="FFFFFF"/>
        <w:spacing w:line="264" w:lineRule="atLeast"/>
        <w:ind w:left="1050"/>
        <w:rPr>
          <w:color w:val="0000FF"/>
        </w:rPr>
      </w:pPr>
      <w:r w:rsidRPr="001F383B">
        <w:rPr>
          <w:color w:val="0000FF"/>
        </w:rPr>
        <w:t>Commercial tube holder for anchoring</w:t>
      </w:r>
    </w:p>
    <w:p w14:paraId="432BAB93" w14:textId="77777777" w:rsidR="00EE32F7" w:rsidRPr="001F383B" w:rsidRDefault="00EE32F7" w:rsidP="00F66657">
      <w:pPr>
        <w:numPr>
          <w:ilvl w:val="2"/>
          <w:numId w:val="10"/>
        </w:numPr>
        <w:shd w:val="clear" w:color="auto" w:fill="FFFFFF"/>
        <w:spacing w:line="264" w:lineRule="atLeast"/>
        <w:ind w:left="1050"/>
        <w:rPr>
          <w:color w:val="0000FF"/>
        </w:rPr>
      </w:pPr>
      <w:r w:rsidRPr="001F383B">
        <w:rPr>
          <w:color w:val="0000FF"/>
        </w:rPr>
        <w:t>Long-sleeved robes, commercial sleeves for arms</w:t>
      </w:r>
    </w:p>
    <w:p w14:paraId="7D62058F" w14:textId="77777777" w:rsidR="00EE32F7" w:rsidRPr="001F383B" w:rsidRDefault="00EE32F7" w:rsidP="00F66657">
      <w:pPr>
        <w:numPr>
          <w:ilvl w:val="2"/>
          <w:numId w:val="10"/>
        </w:numPr>
        <w:shd w:val="clear" w:color="auto" w:fill="FFFFFF"/>
        <w:spacing w:line="264" w:lineRule="atLeast"/>
        <w:ind w:left="1050"/>
        <w:rPr>
          <w:color w:val="0000FF"/>
        </w:rPr>
      </w:pPr>
      <w:r w:rsidRPr="001F383B">
        <w:rPr>
          <w:color w:val="0000FF"/>
        </w:rPr>
        <w:t>Consider Hep-Lock and cover with gauze.</w:t>
      </w:r>
    </w:p>
    <w:p w14:paraId="347C3304" w14:textId="77777777" w:rsidR="00EE32F7" w:rsidRPr="001F383B" w:rsidRDefault="00EE32F7" w:rsidP="00F66657">
      <w:pPr>
        <w:numPr>
          <w:ilvl w:val="2"/>
          <w:numId w:val="10"/>
        </w:numPr>
        <w:shd w:val="clear" w:color="auto" w:fill="FFFFFF"/>
        <w:spacing w:line="264" w:lineRule="atLeast"/>
        <w:ind w:left="1050"/>
        <w:rPr>
          <w:color w:val="0000FF"/>
        </w:rPr>
      </w:pPr>
      <w:r w:rsidRPr="001F383B">
        <w:rPr>
          <w:color w:val="0000FF"/>
        </w:rPr>
        <w:t>Taping, securement of IV line under gown, sleeves</w:t>
      </w:r>
    </w:p>
    <w:p w14:paraId="1BBDE1DE" w14:textId="77777777" w:rsidR="00EE32F7" w:rsidRPr="001F383B" w:rsidRDefault="00EE32F7" w:rsidP="00F66657">
      <w:pPr>
        <w:numPr>
          <w:ilvl w:val="2"/>
          <w:numId w:val="10"/>
        </w:numPr>
        <w:shd w:val="clear" w:color="auto" w:fill="FFFFFF"/>
        <w:spacing w:line="264" w:lineRule="atLeast"/>
        <w:ind w:left="1050"/>
        <w:rPr>
          <w:color w:val="0000FF"/>
        </w:rPr>
      </w:pPr>
      <w:r w:rsidRPr="001F383B">
        <w:rPr>
          <w:color w:val="0000FF"/>
        </w:rPr>
        <w:t>Keep IV bag out of visual field.</w:t>
      </w:r>
    </w:p>
    <w:p w14:paraId="5E8ECB14" w14:textId="77777777" w:rsidR="00EE32F7" w:rsidRPr="001F383B" w:rsidRDefault="00EE32F7" w:rsidP="00F66657">
      <w:pPr>
        <w:numPr>
          <w:ilvl w:val="2"/>
          <w:numId w:val="10"/>
        </w:numPr>
        <w:shd w:val="clear" w:color="auto" w:fill="FFFFFF"/>
        <w:spacing w:line="264" w:lineRule="atLeast"/>
        <w:ind w:left="1050"/>
        <w:rPr>
          <w:color w:val="0000FF"/>
        </w:rPr>
      </w:pPr>
      <w:r w:rsidRPr="001F383B">
        <w:rPr>
          <w:color w:val="0000FF"/>
        </w:rPr>
        <w:t>Consider alternative therapy: oral fluids, drugs.</w:t>
      </w:r>
    </w:p>
    <w:p w14:paraId="27119868" w14:textId="77777777" w:rsidR="00EE32F7" w:rsidRPr="001F383B" w:rsidRDefault="00EE32F7" w:rsidP="00F66657">
      <w:pPr>
        <w:numPr>
          <w:ilvl w:val="1"/>
          <w:numId w:val="10"/>
        </w:numPr>
        <w:shd w:val="clear" w:color="auto" w:fill="FFFFFF"/>
        <w:spacing w:line="264" w:lineRule="atLeast"/>
        <w:ind w:left="825"/>
        <w:rPr>
          <w:color w:val="0000FF"/>
        </w:rPr>
      </w:pPr>
      <w:r w:rsidRPr="001F383B">
        <w:rPr>
          <w:color w:val="0000FF"/>
        </w:rPr>
        <w:t>Treatment (interdisciplinary)</w:t>
      </w:r>
    </w:p>
    <w:p w14:paraId="691094F6" w14:textId="77777777" w:rsidR="00EE32F7" w:rsidRPr="001F383B" w:rsidRDefault="00EE32F7" w:rsidP="00F66657">
      <w:pPr>
        <w:numPr>
          <w:ilvl w:val="2"/>
          <w:numId w:val="10"/>
        </w:numPr>
        <w:shd w:val="clear" w:color="auto" w:fill="FFFFFF"/>
        <w:spacing w:line="264" w:lineRule="atLeast"/>
        <w:ind w:left="1050"/>
        <w:rPr>
          <w:color w:val="0000FF"/>
        </w:rPr>
      </w:pPr>
      <w:r w:rsidRPr="001F383B">
        <w:rPr>
          <w:color w:val="0000FF"/>
        </w:rPr>
        <w:t>Treat underlying disorder(s).</w:t>
      </w:r>
    </w:p>
    <w:p w14:paraId="3C2F90A3" w14:textId="77777777" w:rsidR="00EE32F7" w:rsidRPr="001F383B" w:rsidRDefault="00EE32F7" w:rsidP="00F66657">
      <w:pPr>
        <w:numPr>
          <w:ilvl w:val="2"/>
          <w:numId w:val="10"/>
        </w:numPr>
        <w:shd w:val="clear" w:color="auto" w:fill="FFFFFF"/>
        <w:spacing w:line="264" w:lineRule="atLeast"/>
        <w:ind w:left="1050"/>
        <w:rPr>
          <w:color w:val="0000FF"/>
        </w:rPr>
      </w:pPr>
      <w:r w:rsidRPr="001F383B">
        <w:rPr>
          <w:color w:val="0000FF"/>
        </w:rPr>
        <w:t>Judicious, low dose use of medication if warranted for agitation</w:t>
      </w:r>
    </w:p>
    <w:p w14:paraId="07CC8CF1" w14:textId="77777777" w:rsidR="00EE32F7" w:rsidRPr="001F383B" w:rsidRDefault="00EE32F7" w:rsidP="00F66657">
      <w:pPr>
        <w:numPr>
          <w:ilvl w:val="2"/>
          <w:numId w:val="10"/>
        </w:numPr>
        <w:shd w:val="clear" w:color="auto" w:fill="FFFFFF"/>
        <w:spacing w:line="264" w:lineRule="atLeast"/>
        <w:ind w:left="1050"/>
        <w:rPr>
          <w:color w:val="0000FF"/>
        </w:rPr>
      </w:pPr>
      <w:r w:rsidRPr="001F383B">
        <w:rPr>
          <w:color w:val="0000FF"/>
        </w:rPr>
        <w:t>Communication techniques: low voice, simple commands, reorientation</w:t>
      </w:r>
    </w:p>
    <w:p w14:paraId="4D47B737" w14:textId="77777777" w:rsidR="00EE32F7" w:rsidRPr="001F383B" w:rsidRDefault="00EE32F7" w:rsidP="00F66657">
      <w:pPr>
        <w:numPr>
          <w:ilvl w:val="2"/>
          <w:numId w:val="10"/>
        </w:numPr>
        <w:shd w:val="clear" w:color="auto" w:fill="FFFFFF"/>
        <w:spacing w:line="264" w:lineRule="atLeast"/>
        <w:ind w:left="1050"/>
        <w:rPr>
          <w:color w:val="0000FF"/>
        </w:rPr>
      </w:pPr>
      <w:r w:rsidRPr="001F383B">
        <w:rPr>
          <w:color w:val="0000FF"/>
        </w:rPr>
        <w:t>Frequent reassurance and orientation</w:t>
      </w:r>
    </w:p>
    <w:p w14:paraId="534CA5A0" w14:textId="77777777" w:rsidR="00EE32F7" w:rsidRPr="001F383B" w:rsidRDefault="00EE32F7" w:rsidP="00F66657">
      <w:pPr>
        <w:numPr>
          <w:ilvl w:val="2"/>
          <w:numId w:val="10"/>
        </w:numPr>
        <w:shd w:val="clear" w:color="auto" w:fill="FFFFFF"/>
        <w:spacing w:line="264" w:lineRule="atLeast"/>
        <w:ind w:left="1050"/>
        <w:rPr>
          <w:color w:val="0000FF"/>
        </w:rPr>
      </w:pPr>
      <w:r w:rsidRPr="001F383B">
        <w:rPr>
          <w:color w:val="0000FF"/>
        </w:rPr>
        <w:t>Surveillance and observation: Determine whether family member(s) willing to stay with patient; move patient closer to nurses' station; perform safety checks more frequently; redeploy staff to provide one-on-one observation if other measure is ineffective</w:t>
      </w:r>
    </w:p>
    <w:p w14:paraId="3E7AD380" w14:textId="77777777" w:rsidR="00EE32F7" w:rsidRPr="001F383B" w:rsidRDefault="00EE32F7" w:rsidP="00F66657">
      <w:pPr>
        <w:numPr>
          <w:ilvl w:val="1"/>
          <w:numId w:val="10"/>
        </w:numPr>
        <w:shd w:val="clear" w:color="auto" w:fill="FFFFFF"/>
        <w:spacing w:line="264" w:lineRule="atLeast"/>
        <w:ind w:left="825"/>
        <w:rPr>
          <w:color w:val="0000FF"/>
        </w:rPr>
      </w:pPr>
      <w:r w:rsidRPr="001F383B">
        <w:rPr>
          <w:color w:val="0000FF"/>
        </w:rPr>
        <w:t>Attempted or actual disruption: bladder catheter</w:t>
      </w:r>
    </w:p>
    <w:p w14:paraId="0910B051" w14:textId="77777777" w:rsidR="00EE32F7" w:rsidRPr="001F383B" w:rsidRDefault="00EE32F7" w:rsidP="00F66657">
      <w:pPr>
        <w:numPr>
          <w:ilvl w:val="2"/>
          <w:numId w:val="10"/>
        </w:numPr>
        <w:shd w:val="clear" w:color="auto" w:fill="FFFFFF"/>
        <w:spacing w:line="264" w:lineRule="atLeast"/>
        <w:ind w:left="1050"/>
        <w:rPr>
          <w:color w:val="0000FF"/>
        </w:rPr>
      </w:pPr>
      <w:r w:rsidRPr="001F383B">
        <w:rPr>
          <w:color w:val="0000FF"/>
        </w:rPr>
        <w:t>Consider intermittent catheterization if appropriate.</w:t>
      </w:r>
    </w:p>
    <w:p w14:paraId="6048CC98" w14:textId="77777777" w:rsidR="00EE32F7" w:rsidRPr="001F383B" w:rsidRDefault="00EE32F7" w:rsidP="00F66657">
      <w:pPr>
        <w:numPr>
          <w:ilvl w:val="2"/>
          <w:numId w:val="10"/>
        </w:numPr>
        <w:shd w:val="clear" w:color="auto" w:fill="FFFFFF"/>
        <w:spacing w:line="264" w:lineRule="atLeast"/>
        <w:ind w:left="1050"/>
        <w:rPr>
          <w:color w:val="0000FF"/>
        </w:rPr>
      </w:pPr>
      <w:r w:rsidRPr="001F383B">
        <w:rPr>
          <w:color w:val="0000FF"/>
        </w:rPr>
        <w:t>Proper securement, anchoring to leg. Commercial tube holders available.</w:t>
      </w:r>
    </w:p>
    <w:p w14:paraId="63DDD3C2" w14:textId="77777777" w:rsidR="00EE32F7" w:rsidRPr="001F383B" w:rsidRDefault="00EE32F7" w:rsidP="00F66657">
      <w:pPr>
        <w:numPr>
          <w:ilvl w:val="0"/>
          <w:numId w:val="10"/>
        </w:numPr>
        <w:shd w:val="clear" w:color="auto" w:fill="FFFFFF"/>
        <w:spacing w:line="264" w:lineRule="atLeast"/>
        <w:ind w:left="600"/>
        <w:rPr>
          <w:color w:val="0000FF"/>
        </w:rPr>
      </w:pPr>
      <w:r w:rsidRPr="001F383B">
        <w:rPr>
          <w:color w:val="0000FF"/>
        </w:rPr>
        <w:t>Interventions to reduce fall risk</w:t>
      </w:r>
    </w:p>
    <w:p w14:paraId="5011B2EF" w14:textId="77777777" w:rsidR="00EE32F7" w:rsidRPr="001F383B" w:rsidRDefault="00EE32F7" w:rsidP="00F66657">
      <w:pPr>
        <w:numPr>
          <w:ilvl w:val="1"/>
          <w:numId w:val="10"/>
        </w:numPr>
        <w:shd w:val="clear" w:color="auto" w:fill="FFFFFF"/>
        <w:spacing w:line="264" w:lineRule="atLeast"/>
        <w:ind w:left="825"/>
        <w:rPr>
          <w:color w:val="0000FF"/>
        </w:rPr>
      </w:pPr>
      <w:r w:rsidRPr="001F383B">
        <w:rPr>
          <w:color w:val="0000FF"/>
        </w:rPr>
        <w:t>Patient-centered interventions</w:t>
      </w:r>
    </w:p>
    <w:p w14:paraId="520A6585" w14:textId="77777777" w:rsidR="00EE32F7" w:rsidRPr="001F383B" w:rsidRDefault="00EE32F7" w:rsidP="00F66657">
      <w:pPr>
        <w:numPr>
          <w:ilvl w:val="2"/>
          <w:numId w:val="10"/>
        </w:numPr>
        <w:shd w:val="clear" w:color="auto" w:fill="FFFFFF"/>
        <w:spacing w:line="264" w:lineRule="atLeast"/>
        <w:ind w:left="1050"/>
        <w:rPr>
          <w:color w:val="0000FF"/>
        </w:rPr>
      </w:pPr>
      <w:r w:rsidRPr="001F383B">
        <w:rPr>
          <w:color w:val="0000FF"/>
        </w:rPr>
        <w:t>Supervised, progressive ambulation even in intensive care units (ICU) (Inouye et al., 1999</w:t>
      </w:r>
      <w:r w:rsidRPr="001F383B">
        <w:rPr>
          <w:rStyle w:val="apple-converted-space"/>
          <w:color w:val="0000FF"/>
        </w:rPr>
        <w:t> </w:t>
      </w:r>
      <w:r w:rsidRPr="001F383B">
        <w:rPr>
          <w:rStyle w:val="Strong"/>
          <w:color w:val="0000FF"/>
        </w:rPr>
        <w:t>[Level II]</w:t>
      </w:r>
      <w:r w:rsidRPr="001F383B">
        <w:rPr>
          <w:color w:val="0000FF"/>
        </w:rPr>
        <w:t>; Truong et al., 2009</w:t>
      </w:r>
      <w:r w:rsidRPr="001F383B">
        <w:rPr>
          <w:rStyle w:val="apple-converted-space"/>
          <w:color w:val="0000FF"/>
        </w:rPr>
        <w:t> </w:t>
      </w:r>
      <w:r w:rsidRPr="001F383B">
        <w:rPr>
          <w:rStyle w:val="Strong"/>
          <w:color w:val="0000FF"/>
        </w:rPr>
        <w:t>[Level I]</w:t>
      </w:r>
      <w:r w:rsidRPr="001F383B">
        <w:rPr>
          <w:color w:val="0000FF"/>
        </w:rPr>
        <w:t>)</w:t>
      </w:r>
    </w:p>
    <w:p w14:paraId="73E59254" w14:textId="77777777" w:rsidR="00EE32F7" w:rsidRPr="001F383B" w:rsidRDefault="00EE32F7" w:rsidP="00F66657">
      <w:pPr>
        <w:numPr>
          <w:ilvl w:val="2"/>
          <w:numId w:val="10"/>
        </w:numPr>
        <w:shd w:val="clear" w:color="auto" w:fill="FFFFFF"/>
        <w:spacing w:line="264" w:lineRule="atLeast"/>
        <w:ind w:left="1050"/>
        <w:rPr>
          <w:color w:val="0000FF"/>
        </w:rPr>
      </w:pPr>
      <w:r w:rsidRPr="001F383B">
        <w:rPr>
          <w:color w:val="0000FF"/>
        </w:rPr>
        <w:t>Physical therapist/occupational therapist (PT/OT) consultation: weakened or unsteady gait, trunk weakness, upper arm weakness</w:t>
      </w:r>
    </w:p>
    <w:p w14:paraId="492B99C0" w14:textId="77777777" w:rsidR="00EE32F7" w:rsidRPr="001F383B" w:rsidRDefault="00EE32F7" w:rsidP="00F66657">
      <w:pPr>
        <w:numPr>
          <w:ilvl w:val="2"/>
          <w:numId w:val="10"/>
        </w:numPr>
        <w:shd w:val="clear" w:color="auto" w:fill="FFFFFF"/>
        <w:spacing w:line="264" w:lineRule="atLeast"/>
        <w:ind w:left="1050"/>
        <w:rPr>
          <w:color w:val="0000FF"/>
        </w:rPr>
      </w:pPr>
      <w:r w:rsidRPr="001F383B">
        <w:rPr>
          <w:color w:val="0000FF"/>
        </w:rPr>
        <w:t>Provide physical aids in hearing, vision, walking.</w:t>
      </w:r>
    </w:p>
    <w:p w14:paraId="28B630B2" w14:textId="77777777" w:rsidR="00EE32F7" w:rsidRPr="001F383B" w:rsidRDefault="00EE32F7" w:rsidP="00F66657">
      <w:pPr>
        <w:numPr>
          <w:ilvl w:val="2"/>
          <w:numId w:val="10"/>
        </w:numPr>
        <w:shd w:val="clear" w:color="auto" w:fill="FFFFFF"/>
        <w:spacing w:line="264" w:lineRule="atLeast"/>
        <w:ind w:left="1050"/>
        <w:rPr>
          <w:color w:val="0000FF"/>
        </w:rPr>
      </w:pPr>
      <w:r w:rsidRPr="001F383B">
        <w:rPr>
          <w:color w:val="0000FF"/>
        </w:rPr>
        <w:t>Modify clothing: skidproof slippers, slipper socks, robes no longer than ankle length.</w:t>
      </w:r>
    </w:p>
    <w:p w14:paraId="7076DD40" w14:textId="77777777" w:rsidR="00EE32F7" w:rsidRPr="001F383B" w:rsidRDefault="00EE32F7" w:rsidP="00F66657">
      <w:pPr>
        <w:numPr>
          <w:ilvl w:val="2"/>
          <w:numId w:val="10"/>
        </w:numPr>
        <w:shd w:val="clear" w:color="auto" w:fill="FFFFFF"/>
        <w:spacing w:line="264" w:lineRule="atLeast"/>
        <w:ind w:left="1050"/>
        <w:rPr>
          <w:color w:val="0000FF"/>
        </w:rPr>
      </w:pPr>
      <w:r w:rsidRPr="001F383B">
        <w:rPr>
          <w:color w:val="0000FF"/>
        </w:rPr>
        <w:t>Bedside commode if impaired or weakened gait</w:t>
      </w:r>
    </w:p>
    <w:p w14:paraId="1B12D01F" w14:textId="77777777" w:rsidR="00EE32F7" w:rsidRPr="001F383B" w:rsidRDefault="00EE32F7" w:rsidP="00F66657">
      <w:pPr>
        <w:numPr>
          <w:ilvl w:val="2"/>
          <w:numId w:val="10"/>
        </w:numPr>
        <w:shd w:val="clear" w:color="auto" w:fill="FFFFFF"/>
        <w:spacing w:line="264" w:lineRule="atLeast"/>
        <w:ind w:left="1050"/>
        <w:rPr>
          <w:color w:val="0000FF"/>
        </w:rPr>
      </w:pPr>
      <w:r w:rsidRPr="001F383B">
        <w:rPr>
          <w:color w:val="0000FF"/>
        </w:rPr>
        <w:t>Postural hypotension: behavioral recommendations such as ankle pumps, hand clenching, reviewing medications, elevating head of bed</w:t>
      </w:r>
    </w:p>
    <w:p w14:paraId="3BC6F015" w14:textId="77777777" w:rsidR="00EE32F7" w:rsidRPr="001F383B" w:rsidRDefault="00EE32F7" w:rsidP="00F66657">
      <w:pPr>
        <w:numPr>
          <w:ilvl w:val="1"/>
          <w:numId w:val="10"/>
        </w:numPr>
        <w:shd w:val="clear" w:color="auto" w:fill="FFFFFF"/>
        <w:spacing w:line="264" w:lineRule="atLeast"/>
        <w:ind w:left="825"/>
        <w:rPr>
          <w:color w:val="0000FF"/>
        </w:rPr>
      </w:pPr>
      <w:r w:rsidRPr="001F383B">
        <w:rPr>
          <w:color w:val="0000FF"/>
        </w:rPr>
        <w:t>Organizational interventions (Mion et al., 2001</w:t>
      </w:r>
      <w:r w:rsidRPr="001F383B">
        <w:rPr>
          <w:rStyle w:val="apple-converted-space"/>
          <w:color w:val="0000FF"/>
        </w:rPr>
        <w:t> </w:t>
      </w:r>
      <w:r w:rsidRPr="001F383B">
        <w:rPr>
          <w:rStyle w:val="Strong"/>
          <w:color w:val="0000FF"/>
        </w:rPr>
        <w:t>[Level III]</w:t>
      </w:r>
      <w:r w:rsidRPr="001F383B">
        <w:rPr>
          <w:color w:val="0000FF"/>
        </w:rPr>
        <w:t>)</w:t>
      </w:r>
    </w:p>
    <w:p w14:paraId="59F51FA8" w14:textId="77777777" w:rsidR="00EE32F7" w:rsidRPr="001F383B" w:rsidRDefault="00EE32F7" w:rsidP="00F66657">
      <w:pPr>
        <w:numPr>
          <w:ilvl w:val="2"/>
          <w:numId w:val="10"/>
        </w:numPr>
        <w:shd w:val="clear" w:color="auto" w:fill="FFFFFF"/>
        <w:spacing w:line="264" w:lineRule="atLeast"/>
        <w:ind w:left="1050"/>
        <w:rPr>
          <w:color w:val="0000FF"/>
        </w:rPr>
      </w:pPr>
      <w:r w:rsidRPr="001F383B">
        <w:rPr>
          <w:color w:val="0000FF"/>
        </w:rPr>
        <w:t>Examine pattern of falls on unit (e.g., time of day, day of week).</w:t>
      </w:r>
    </w:p>
    <w:p w14:paraId="2BCC5B8E" w14:textId="77777777" w:rsidR="00EE32F7" w:rsidRPr="001F383B" w:rsidRDefault="00EE32F7" w:rsidP="00F66657">
      <w:pPr>
        <w:numPr>
          <w:ilvl w:val="2"/>
          <w:numId w:val="10"/>
        </w:numPr>
        <w:shd w:val="clear" w:color="auto" w:fill="FFFFFF"/>
        <w:spacing w:line="264" w:lineRule="atLeast"/>
        <w:ind w:left="1050"/>
        <w:rPr>
          <w:color w:val="0000FF"/>
        </w:rPr>
      </w:pPr>
      <w:r w:rsidRPr="001F383B">
        <w:rPr>
          <w:color w:val="0000FF"/>
        </w:rPr>
        <w:t>Examine unit factors that can contribute to falls that can be ameliorated (e.g., report in back room versus walking rounds to improve surveillance).</w:t>
      </w:r>
    </w:p>
    <w:p w14:paraId="59E12329" w14:textId="77777777" w:rsidR="00EE32F7" w:rsidRPr="001F383B" w:rsidRDefault="00EE32F7" w:rsidP="00F66657">
      <w:pPr>
        <w:numPr>
          <w:ilvl w:val="2"/>
          <w:numId w:val="10"/>
        </w:numPr>
        <w:shd w:val="clear" w:color="auto" w:fill="FFFFFF"/>
        <w:spacing w:line="264" w:lineRule="atLeast"/>
        <w:ind w:left="1050"/>
        <w:rPr>
          <w:color w:val="0000FF"/>
        </w:rPr>
      </w:pPr>
      <w:r w:rsidRPr="001F383B">
        <w:rPr>
          <w:color w:val="0000FF"/>
        </w:rPr>
        <w:t>Restructure staff routines to increase number of available staff throughout the day.</w:t>
      </w:r>
    </w:p>
    <w:p w14:paraId="2D0ECE29" w14:textId="77777777" w:rsidR="00EE32F7" w:rsidRPr="001F383B" w:rsidRDefault="00EE32F7" w:rsidP="00F66657">
      <w:pPr>
        <w:numPr>
          <w:ilvl w:val="2"/>
          <w:numId w:val="10"/>
        </w:numPr>
        <w:shd w:val="clear" w:color="auto" w:fill="FFFFFF"/>
        <w:spacing w:line="264" w:lineRule="atLeast"/>
        <w:ind w:left="1050"/>
        <w:rPr>
          <w:color w:val="0000FF"/>
        </w:rPr>
      </w:pPr>
      <w:r w:rsidRPr="001F383B">
        <w:rPr>
          <w:color w:val="0000FF"/>
        </w:rPr>
        <w:lastRenderedPageBreak/>
        <w:t>Set and maintain toilet schedules.</w:t>
      </w:r>
    </w:p>
    <w:p w14:paraId="2C07D4CF" w14:textId="77777777" w:rsidR="00EE32F7" w:rsidRPr="001F383B" w:rsidRDefault="00EE32F7" w:rsidP="00F66657">
      <w:pPr>
        <w:numPr>
          <w:ilvl w:val="2"/>
          <w:numId w:val="10"/>
        </w:numPr>
        <w:shd w:val="clear" w:color="auto" w:fill="FFFFFF"/>
        <w:spacing w:line="264" w:lineRule="atLeast"/>
        <w:ind w:left="1050"/>
        <w:rPr>
          <w:color w:val="0000FF"/>
        </w:rPr>
      </w:pPr>
      <w:r w:rsidRPr="001F383B">
        <w:rPr>
          <w:color w:val="0000FF"/>
        </w:rPr>
        <w:t>Install electronic alarms for wanderers.</w:t>
      </w:r>
    </w:p>
    <w:p w14:paraId="437BE1D7" w14:textId="77777777" w:rsidR="00EE32F7" w:rsidRPr="001F383B" w:rsidRDefault="00EE32F7" w:rsidP="00F66657">
      <w:pPr>
        <w:numPr>
          <w:ilvl w:val="2"/>
          <w:numId w:val="10"/>
        </w:numPr>
        <w:shd w:val="clear" w:color="auto" w:fill="FFFFFF"/>
        <w:spacing w:line="264" w:lineRule="atLeast"/>
        <w:ind w:left="1050"/>
        <w:rPr>
          <w:color w:val="0000FF"/>
        </w:rPr>
      </w:pPr>
      <w:r w:rsidRPr="001F383B">
        <w:rPr>
          <w:color w:val="0000FF"/>
        </w:rPr>
        <w:t>Consider bed and chair alarms (note: no to little evidence on effectiveness).</w:t>
      </w:r>
    </w:p>
    <w:p w14:paraId="0293CA61" w14:textId="77777777" w:rsidR="00EE32F7" w:rsidRPr="001F383B" w:rsidRDefault="00EE32F7" w:rsidP="00F66657">
      <w:pPr>
        <w:numPr>
          <w:ilvl w:val="2"/>
          <w:numId w:val="10"/>
        </w:numPr>
        <w:shd w:val="clear" w:color="auto" w:fill="FFFFFF"/>
        <w:spacing w:line="264" w:lineRule="atLeast"/>
        <w:ind w:left="1050"/>
        <w:rPr>
          <w:color w:val="0000FF"/>
        </w:rPr>
      </w:pPr>
      <w:r w:rsidRPr="001F383B">
        <w:rPr>
          <w:color w:val="0000FF"/>
        </w:rPr>
        <w:t>Moving patient closer to nurse station</w:t>
      </w:r>
    </w:p>
    <w:p w14:paraId="7AC79379" w14:textId="77777777" w:rsidR="00EE32F7" w:rsidRPr="001F383B" w:rsidRDefault="00EE32F7" w:rsidP="00F66657">
      <w:pPr>
        <w:numPr>
          <w:ilvl w:val="2"/>
          <w:numId w:val="10"/>
        </w:numPr>
        <w:shd w:val="clear" w:color="auto" w:fill="FFFFFF"/>
        <w:spacing w:line="264" w:lineRule="atLeast"/>
        <w:ind w:left="1050"/>
        <w:rPr>
          <w:color w:val="0000FF"/>
        </w:rPr>
      </w:pPr>
      <w:r w:rsidRPr="001F383B">
        <w:rPr>
          <w:color w:val="0000FF"/>
        </w:rPr>
        <w:t>Increased checks on high-risk patients</w:t>
      </w:r>
    </w:p>
    <w:p w14:paraId="5571778D" w14:textId="77777777" w:rsidR="00EE32F7" w:rsidRPr="001F383B" w:rsidRDefault="00EE32F7" w:rsidP="00F66657">
      <w:pPr>
        <w:numPr>
          <w:ilvl w:val="1"/>
          <w:numId w:val="10"/>
        </w:numPr>
        <w:shd w:val="clear" w:color="auto" w:fill="FFFFFF"/>
        <w:spacing w:line="264" w:lineRule="atLeast"/>
        <w:ind w:left="825"/>
        <w:rPr>
          <w:color w:val="0000FF"/>
        </w:rPr>
      </w:pPr>
      <w:r w:rsidRPr="001F383B">
        <w:rPr>
          <w:color w:val="0000FF"/>
        </w:rPr>
        <w:t>Environmental interventions (Amato, Salter, &amp; Mion, 2006</w:t>
      </w:r>
      <w:r w:rsidRPr="001F383B">
        <w:rPr>
          <w:rStyle w:val="apple-converted-space"/>
          <w:color w:val="0000FF"/>
        </w:rPr>
        <w:t> </w:t>
      </w:r>
      <w:r w:rsidRPr="001F383B">
        <w:rPr>
          <w:rStyle w:val="Strong"/>
          <w:color w:val="0000FF"/>
        </w:rPr>
        <w:t>[Level III]</w:t>
      </w:r>
      <w:r w:rsidRPr="001F383B">
        <w:rPr>
          <w:color w:val="0000FF"/>
        </w:rPr>
        <w:t>; Landefeld et al., 1995</w:t>
      </w:r>
      <w:r w:rsidRPr="001F383B">
        <w:rPr>
          <w:rStyle w:val="apple-converted-space"/>
          <w:color w:val="0000FF"/>
        </w:rPr>
        <w:t> </w:t>
      </w:r>
      <w:r w:rsidRPr="001F383B">
        <w:rPr>
          <w:rStyle w:val="Strong"/>
          <w:color w:val="0000FF"/>
        </w:rPr>
        <w:t>[Level II]</w:t>
      </w:r>
      <w:r w:rsidRPr="001F383B">
        <w:rPr>
          <w:color w:val="0000FF"/>
        </w:rPr>
        <w:t>)</w:t>
      </w:r>
    </w:p>
    <w:p w14:paraId="7D045108" w14:textId="77777777" w:rsidR="00EE32F7" w:rsidRPr="001F383B" w:rsidRDefault="00EE32F7" w:rsidP="00F66657">
      <w:pPr>
        <w:numPr>
          <w:ilvl w:val="2"/>
          <w:numId w:val="10"/>
        </w:numPr>
        <w:shd w:val="clear" w:color="auto" w:fill="FFFFFF"/>
        <w:spacing w:line="264" w:lineRule="atLeast"/>
        <w:ind w:left="1050"/>
        <w:rPr>
          <w:color w:val="0000FF"/>
        </w:rPr>
      </w:pPr>
      <w:r w:rsidRPr="001F383B">
        <w:rPr>
          <w:color w:val="0000FF"/>
        </w:rPr>
        <w:t>Keep bed in low, locked position.</w:t>
      </w:r>
    </w:p>
    <w:p w14:paraId="29A5A6EE" w14:textId="77777777" w:rsidR="00EE32F7" w:rsidRPr="001F383B" w:rsidRDefault="00EE32F7" w:rsidP="00F66657">
      <w:pPr>
        <w:numPr>
          <w:ilvl w:val="2"/>
          <w:numId w:val="10"/>
        </w:numPr>
        <w:shd w:val="clear" w:color="auto" w:fill="FFFFFF"/>
        <w:spacing w:line="264" w:lineRule="atLeast"/>
        <w:ind w:left="1050"/>
        <w:rPr>
          <w:color w:val="0000FF"/>
        </w:rPr>
      </w:pPr>
      <w:r w:rsidRPr="001F383B">
        <w:rPr>
          <w:color w:val="0000FF"/>
        </w:rPr>
        <w:t>Safety features, such as grab bars, call bells, bed alarms, are in good working order</w:t>
      </w:r>
    </w:p>
    <w:p w14:paraId="5301B839" w14:textId="77777777" w:rsidR="00EE32F7" w:rsidRPr="001F383B" w:rsidRDefault="00EE32F7" w:rsidP="00F66657">
      <w:pPr>
        <w:numPr>
          <w:ilvl w:val="2"/>
          <w:numId w:val="10"/>
        </w:numPr>
        <w:shd w:val="clear" w:color="auto" w:fill="FFFFFF"/>
        <w:spacing w:line="264" w:lineRule="atLeast"/>
        <w:ind w:left="1050"/>
        <w:rPr>
          <w:color w:val="0000FF"/>
        </w:rPr>
      </w:pPr>
      <w:r w:rsidRPr="001F383B">
        <w:rPr>
          <w:color w:val="0000FF"/>
        </w:rPr>
        <w:t>Ensure bedside tables and dressers are in easy reach.</w:t>
      </w:r>
    </w:p>
    <w:p w14:paraId="040552A7" w14:textId="77777777" w:rsidR="00EE32F7" w:rsidRPr="001F383B" w:rsidRDefault="00EE32F7" w:rsidP="00F66657">
      <w:pPr>
        <w:numPr>
          <w:ilvl w:val="2"/>
          <w:numId w:val="10"/>
        </w:numPr>
        <w:shd w:val="clear" w:color="auto" w:fill="FFFFFF"/>
        <w:spacing w:line="264" w:lineRule="atLeast"/>
        <w:ind w:left="1050"/>
        <w:rPr>
          <w:color w:val="0000FF"/>
        </w:rPr>
      </w:pPr>
      <w:r w:rsidRPr="001F383B">
        <w:rPr>
          <w:color w:val="0000FF"/>
        </w:rPr>
        <w:t>Clear pathways of hazards.</w:t>
      </w:r>
    </w:p>
    <w:p w14:paraId="5B409261" w14:textId="77777777" w:rsidR="00EE32F7" w:rsidRPr="001F383B" w:rsidRDefault="00EE32F7" w:rsidP="00F66657">
      <w:pPr>
        <w:numPr>
          <w:ilvl w:val="2"/>
          <w:numId w:val="10"/>
        </w:numPr>
        <w:shd w:val="clear" w:color="auto" w:fill="FFFFFF"/>
        <w:spacing w:line="264" w:lineRule="atLeast"/>
        <w:ind w:left="1050"/>
        <w:rPr>
          <w:color w:val="0000FF"/>
        </w:rPr>
      </w:pPr>
      <w:r w:rsidRPr="001F383B">
        <w:rPr>
          <w:color w:val="0000FF"/>
        </w:rPr>
        <w:t>Bolster cushions to assist with posture, maintain seat in chair.</w:t>
      </w:r>
    </w:p>
    <w:p w14:paraId="573C788A" w14:textId="77777777" w:rsidR="00EE32F7" w:rsidRPr="001F383B" w:rsidRDefault="00EE32F7" w:rsidP="00F66657">
      <w:pPr>
        <w:numPr>
          <w:ilvl w:val="2"/>
          <w:numId w:val="10"/>
        </w:numPr>
        <w:shd w:val="clear" w:color="auto" w:fill="FFFFFF"/>
        <w:spacing w:line="264" w:lineRule="atLeast"/>
        <w:ind w:left="1050"/>
        <w:rPr>
          <w:color w:val="0000FF"/>
        </w:rPr>
      </w:pPr>
      <w:r w:rsidRPr="001F383B">
        <w:rPr>
          <w:color w:val="0000FF"/>
        </w:rPr>
        <w:t>Adequate lighting, especially bathroom at night</w:t>
      </w:r>
    </w:p>
    <w:p w14:paraId="45E93627" w14:textId="77777777" w:rsidR="00EE32F7" w:rsidRPr="001F383B" w:rsidRDefault="00EE32F7" w:rsidP="00F66657">
      <w:pPr>
        <w:numPr>
          <w:ilvl w:val="2"/>
          <w:numId w:val="10"/>
        </w:numPr>
        <w:shd w:val="clear" w:color="auto" w:fill="FFFFFF"/>
        <w:spacing w:line="264" w:lineRule="atLeast"/>
        <w:ind w:left="1050"/>
        <w:rPr>
          <w:color w:val="0000FF"/>
        </w:rPr>
      </w:pPr>
      <w:r w:rsidRPr="001F383B">
        <w:rPr>
          <w:color w:val="0000FF"/>
        </w:rPr>
        <w:t>Furniture to facilitate seating: reclining chairs (note: may be considered restraint in some instances), extended arm rests, high back</w:t>
      </w:r>
    </w:p>
    <w:p w14:paraId="1ECF3EDA" w14:textId="77777777" w:rsidR="00EE32F7" w:rsidRPr="001F383B" w:rsidRDefault="00EE32F7" w:rsidP="00F66657">
      <w:pPr>
        <w:numPr>
          <w:ilvl w:val="0"/>
          <w:numId w:val="10"/>
        </w:numPr>
        <w:shd w:val="clear" w:color="auto" w:fill="FFFFFF"/>
        <w:spacing w:line="264" w:lineRule="atLeast"/>
        <w:ind w:left="600"/>
        <w:rPr>
          <w:color w:val="0000FF"/>
        </w:rPr>
      </w:pPr>
      <w:r w:rsidRPr="001F383B">
        <w:rPr>
          <w:color w:val="0000FF"/>
        </w:rPr>
        <w:t>Review medications using Beers Criteria for potentially inappropriate medications.</w:t>
      </w:r>
    </w:p>
    <w:p w14:paraId="0FAAEC04" w14:textId="77777777" w:rsidR="00EE32F7" w:rsidRPr="001F383B" w:rsidRDefault="00EE32F7" w:rsidP="00F66657">
      <w:pPr>
        <w:pStyle w:val="NormalWeb"/>
        <w:shd w:val="clear" w:color="auto" w:fill="FFFFFF"/>
        <w:spacing w:before="0" w:beforeAutospacing="0" w:after="0" w:afterAutospacing="0" w:line="264" w:lineRule="atLeast"/>
        <w:rPr>
          <w:rFonts w:asciiTheme="minorHAnsi" w:hAnsiTheme="minorHAnsi"/>
          <w:color w:val="0000FF"/>
          <w:sz w:val="22"/>
          <w:szCs w:val="22"/>
        </w:rPr>
      </w:pPr>
      <w:r w:rsidRPr="001F383B">
        <w:rPr>
          <w:rStyle w:val="Strong"/>
          <w:rFonts w:asciiTheme="minorHAnsi" w:hAnsiTheme="minorHAnsi"/>
          <w:color w:val="0000FF"/>
          <w:sz w:val="22"/>
          <w:szCs w:val="22"/>
        </w:rPr>
        <w:t>Follow-up Monitoring of Condition</w:t>
      </w:r>
    </w:p>
    <w:p w14:paraId="2B2D1F7C" w14:textId="77777777" w:rsidR="00EE32F7" w:rsidRPr="001F383B" w:rsidRDefault="00EE32F7" w:rsidP="00F66657">
      <w:pPr>
        <w:numPr>
          <w:ilvl w:val="0"/>
          <w:numId w:val="11"/>
        </w:numPr>
        <w:shd w:val="clear" w:color="auto" w:fill="FFFFFF"/>
        <w:spacing w:line="264" w:lineRule="atLeast"/>
        <w:ind w:left="600"/>
        <w:rPr>
          <w:color w:val="0000FF"/>
        </w:rPr>
      </w:pPr>
      <w:r w:rsidRPr="001F383B">
        <w:rPr>
          <w:color w:val="0000FF"/>
        </w:rPr>
        <w:t>Monitor restraint incidence comparing benchmark rates over time by unit.</w:t>
      </w:r>
    </w:p>
    <w:p w14:paraId="7D1D9D34" w14:textId="77777777" w:rsidR="00EE32F7" w:rsidRPr="001F383B" w:rsidRDefault="00EE32F7" w:rsidP="00F66657">
      <w:pPr>
        <w:numPr>
          <w:ilvl w:val="0"/>
          <w:numId w:val="11"/>
        </w:numPr>
        <w:shd w:val="clear" w:color="auto" w:fill="FFFFFF"/>
        <w:spacing w:line="264" w:lineRule="atLeast"/>
        <w:ind w:left="600"/>
        <w:rPr>
          <w:color w:val="0000FF"/>
        </w:rPr>
      </w:pPr>
      <w:r w:rsidRPr="001F383B">
        <w:rPr>
          <w:color w:val="0000FF"/>
        </w:rPr>
        <w:t>Document prevalence rate of restraint use on an ongoing basis.</w:t>
      </w:r>
    </w:p>
    <w:p w14:paraId="7424C6D4" w14:textId="77777777" w:rsidR="00EE32F7" w:rsidRPr="001F383B" w:rsidRDefault="00EE32F7" w:rsidP="00F66657">
      <w:pPr>
        <w:numPr>
          <w:ilvl w:val="0"/>
          <w:numId w:val="11"/>
        </w:numPr>
        <w:shd w:val="clear" w:color="auto" w:fill="FFFFFF"/>
        <w:spacing w:line="264" w:lineRule="atLeast"/>
        <w:ind w:left="600"/>
        <w:rPr>
          <w:color w:val="0000FF"/>
        </w:rPr>
      </w:pPr>
      <w:r w:rsidRPr="001F383B">
        <w:rPr>
          <w:color w:val="0000FF"/>
        </w:rPr>
        <w:t>Focus education on assessment and prevention of delirium and falls.</w:t>
      </w:r>
    </w:p>
    <w:p w14:paraId="41ECA56E" w14:textId="77777777" w:rsidR="00EE32F7" w:rsidRPr="001F383B" w:rsidRDefault="00EE32F7" w:rsidP="00F66657">
      <w:pPr>
        <w:numPr>
          <w:ilvl w:val="0"/>
          <w:numId w:val="11"/>
        </w:numPr>
        <w:shd w:val="clear" w:color="auto" w:fill="FFFFFF"/>
        <w:spacing w:after="240" w:line="276" w:lineRule="auto"/>
        <w:ind w:left="600"/>
        <w:rPr>
          <w:color w:val="0000FF"/>
        </w:rPr>
      </w:pPr>
      <w:r w:rsidRPr="001F383B">
        <w:rPr>
          <w:color w:val="0000FF"/>
        </w:rPr>
        <w:t>Consult with interdisciplinary members to identify additional safety alternatives.</w:t>
      </w:r>
    </w:p>
    <w:p w14:paraId="41F6925C" w14:textId="77777777" w:rsidR="008A45F3" w:rsidRPr="003B1CC5" w:rsidRDefault="00B058A6" w:rsidP="00265702">
      <w:pPr>
        <w:ind w:left="0" w:firstLine="0"/>
      </w:pPr>
      <w:r w:rsidRPr="003B1CC5">
        <w:rPr>
          <w:b/>
          <w:color w:val="0000FF"/>
        </w:rPr>
        <w:t>1</w:t>
      </w:r>
      <w:r w:rsidR="00773485" w:rsidRPr="003B1CC5">
        <w:rPr>
          <w:b/>
          <w:color w:val="0000FF"/>
        </w:rPr>
        <w:t>a</w:t>
      </w:r>
      <w:r w:rsidRPr="003B1CC5">
        <w:rPr>
          <w:b/>
          <w:color w:val="0000FF"/>
        </w:rPr>
        <w:t>.4</w:t>
      </w:r>
      <w:r w:rsidR="00265702" w:rsidRPr="003B1CC5">
        <w:rPr>
          <w:b/>
          <w:color w:val="0000FF"/>
        </w:rPr>
        <w:t>.3</w:t>
      </w:r>
      <w:r w:rsidR="008B51D9" w:rsidRPr="003B1CC5">
        <w:rPr>
          <w:b/>
          <w:color w:val="0000FF"/>
        </w:rPr>
        <w:t>.</w:t>
      </w:r>
      <w:r w:rsidR="008B51D9" w:rsidRPr="003B1CC5">
        <w:rPr>
          <w:bCs/>
        </w:rPr>
        <w:t xml:space="preserve"> </w:t>
      </w:r>
      <w:r w:rsidR="00496AF8" w:rsidRPr="003B1CC5">
        <w:rPr>
          <w:b/>
        </w:rPr>
        <w:t xml:space="preserve">Grade assigned to the </w:t>
      </w:r>
      <w:r w:rsidR="00736AEC" w:rsidRPr="003B1CC5">
        <w:rPr>
          <w:b/>
        </w:rPr>
        <w:t xml:space="preserve">quoted </w:t>
      </w:r>
      <w:r w:rsidR="00496AF8" w:rsidRPr="003B1CC5">
        <w:rPr>
          <w:b/>
        </w:rPr>
        <w:t xml:space="preserve">recommendation </w:t>
      </w:r>
      <w:r w:rsidR="00496AF8" w:rsidRPr="003B1CC5">
        <w:rPr>
          <w:b/>
          <w:u w:val="single"/>
        </w:rPr>
        <w:t>with definition</w:t>
      </w:r>
      <w:r w:rsidR="00496AF8" w:rsidRPr="003B1CC5">
        <w:rPr>
          <w:b/>
        </w:rPr>
        <w:t xml:space="preserve"> of the grade</w:t>
      </w:r>
      <w:r w:rsidR="00FC32D3" w:rsidRPr="003B1CC5">
        <w:rPr>
          <w:b/>
        </w:rPr>
        <w:t>:</w:t>
      </w:r>
      <w:r w:rsidR="008A45F3" w:rsidRPr="003B1CC5">
        <w:t xml:space="preserve"> </w:t>
      </w:r>
      <w:r w:rsidR="00496AF8" w:rsidRPr="003B1CC5">
        <w:t xml:space="preserve"> </w:t>
      </w:r>
    </w:p>
    <w:p w14:paraId="2B599A75" w14:textId="11EF1486" w:rsidR="00015304" w:rsidRDefault="00424874" w:rsidP="00015304">
      <w:pPr>
        <w:pStyle w:val="Response"/>
        <w:rPr>
          <w:rFonts w:cstheme="minorHAnsi"/>
          <w:bCs/>
        </w:rPr>
      </w:pPr>
      <w:r>
        <w:rPr>
          <w:rFonts w:cstheme="minorHAnsi"/>
          <w:bCs/>
        </w:rPr>
        <w:t>Assigned grades are included in the text of the guidelines cited above in 1a.4.2. and follow these definitions:</w:t>
      </w:r>
    </w:p>
    <w:p w14:paraId="25835D56" w14:textId="77777777" w:rsidR="00424874" w:rsidRDefault="00424874" w:rsidP="00424874">
      <w:pPr>
        <w:pStyle w:val="Response"/>
      </w:pPr>
      <w:r>
        <w:t>Levels of Evidence</w:t>
      </w:r>
    </w:p>
    <w:p w14:paraId="48CC33E8" w14:textId="66BF9F58" w:rsidR="00424874" w:rsidRDefault="00424874" w:rsidP="00F66657">
      <w:pPr>
        <w:pStyle w:val="Response"/>
        <w:spacing w:before="0" w:after="0"/>
      </w:pPr>
      <w:r>
        <w:t>Level I: Systematic reviews (integrative/meta-analyses/clinical practice guidelines based on systematic reviews)</w:t>
      </w:r>
    </w:p>
    <w:p w14:paraId="0248D966" w14:textId="310D4FEA" w:rsidR="00424874" w:rsidRDefault="00424874" w:rsidP="00F66657">
      <w:pPr>
        <w:pStyle w:val="Response"/>
        <w:spacing w:before="0" w:after="0"/>
      </w:pPr>
      <w:r>
        <w:t>Level II: Single experimental study (randomized controlled trials [RCTs])</w:t>
      </w:r>
    </w:p>
    <w:p w14:paraId="132CE1D6" w14:textId="1C34CF9C" w:rsidR="00424874" w:rsidRDefault="00424874" w:rsidP="00F66657">
      <w:pPr>
        <w:pStyle w:val="Response"/>
        <w:spacing w:before="0" w:after="0"/>
      </w:pPr>
      <w:r>
        <w:t>Level III: Quasi-experimental studies</w:t>
      </w:r>
    </w:p>
    <w:p w14:paraId="328846A2" w14:textId="32B31B8D" w:rsidR="00424874" w:rsidRDefault="00424874" w:rsidP="00F66657">
      <w:pPr>
        <w:pStyle w:val="Response"/>
        <w:spacing w:before="0" w:after="0"/>
      </w:pPr>
      <w:r>
        <w:t>Level IV: Non-experimental studies</w:t>
      </w:r>
    </w:p>
    <w:p w14:paraId="7AD7C793" w14:textId="6B9E4B13" w:rsidR="00424874" w:rsidRDefault="00424874" w:rsidP="00F66657">
      <w:pPr>
        <w:pStyle w:val="Response"/>
        <w:spacing w:before="0" w:after="0"/>
      </w:pPr>
      <w:r>
        <w:t>Level V: Care report/program evaluation/narrative literature reviews</w:t>
      </w:r>
    </w:p>
    <w:p w14:paraId="65B944FB" w14:textId="41F4E913" w:rsidR="00424874" w:rsidRDefault="00424874" w:rsidP="00F66657">
      <w:pPr>
        <w:pStyle w:val="Response"/>
        <w:spacing w:before="0" w:after="0"/>
      </w:pPr>
      <w:r>
        <w:t>Level VI: Opinions of respected authorities/consensus panels</w:t>
      </w:r>
    </w:p>
    <w:p w14:paraId="40E2E682" w14:textId="77777777" w:rsidR="00F66657" w:rsidRDefault="00F66657" w:rsidP="00F66657">
      <w:pPr>
        <w:pStyle w:val="Response"/>
        <w:spacing w:before="0" w:after="0"/>
      </w:pPr>
    </w:p>
    <w:p w14:paraId="27873579" w14:textId="77777777" w:rsidR="00265702" w:rsidRPr="003B1CC5" w:rsidRDefault="00965FF6" w:rsidP="00265702">
      <w:pPr>
        <w:ind w:left="0" w:firstLine="0"/>
      </w:pPr>
      <w:r w:rsidRPr="003B1CC5">
        <w:rPr>
          <w:b/>
          <w:color w:val="0000FF"/>
        </w:rPr>
        <w:t>1a.4.4.</w:t>
      </w:r>
      <w:r w:rsidRPr="003B1CC5">
        <w:rPr>
          <w:b/>
          <w:color w:val="17365D" w:themeColor="text2" w:themeShade="BF"/>
        </w:rPr>
        <w:t xml:space="preserve"> </w:t>
      </w:r>
      <w:r w:rsidR="00C54E40" w:rsidRPr="003B1CC5">
        <w:rPr>
          <w:b/>
        </w:rPr>
        <w:t>Provide all other grades and associated definitions for recommendation</w:t>
      </w:r>
      <w:r w:rsidR="00205857" w:rsidRPr="003B1CC5">
        <w:rPr>
          <w:b/>
        </w:rPr>
        <w:t>s</w:t>
      </w:r>
      <w:r w:rsidR="00C54E40" w:rsidRPr="003B1CC5">
        <w:rPr>
          <w:b/>
        </w:rPr>
        <w:t xml:space="preserve"> in the grading system.</w:t>
      </w:r>
      <w:r w:rsidR="00FC32D3" w:rsidRPr="003B1CC5">
        <w:rPr>
          <w:b/>
        </w:rPr>
        <w:t xml:space="preserve"> </w:t>
      </w:r>
      <w:r w:rsidR="007573F0" w:rsidRPr="003B1CC5">
        <w:rPr>
          <w:b/>
        </w:rPr>
        <w:t xml:space="preserve"> </w:t>
      </w:r>
      <w:r w:rsidR="007573F0" w:rsidRPr="003B1CC5">
        <w:t>(</w:t>
      </w:r>
      <w:r w:rsidR="008A45F3" w:rsidRPr="003B1CC5">
        <w:rPr>
          <w:i/>
        </w:rPr>
        <w:t xml:space="preserve">Note: </w:t>
      </w:r>
      <w:r w:rsidR="00352B52" w:rsidRPr="003B1CC5">
        <w:rPr>
          <w:i/>
        </w:rPr>
        <w:t xml:space="preserve">If separate </w:t>
      </w:r>
      <w:r w:rsidRPr="003B1CC5">
        <w:rPr>
          <w:i/>
        </w:rPr>
        <w:t>g</w:t>
      </w:r>
      <w:r w:rsidR="00352B52" w:rsidRPr="003B1CC5">
        <w:rPr>
          <w:i/>
        </w:rPr>
        <w:t xml:space="preserve">rades </w:t>
      </w:r>
      <w:r w:rsidR="00030F43" w:rsidRPr="003B1CC5">
        <w:rPr>
          <w:i/>
        </w:rPr>
        <w:t xml:space="preserve">for the </w:t>
      </w:r>
      <w:r w:rsidR="00352B52" w:rsidRPr="003B1CC5">
        <w:rPr>
          <w:i/>
        </w:rPr>
        <w:t xml:space="preserve">strength of the </w:t>
      </w:r>
      <w:r w:rsidR="00030F43" w:rsidRPr="003B1CC5">
        <w:rPr>
          <w:i/>
        </w:rPr>
        <w:t>evidence</w:t>
      </w:r>
      <w:r w:rsidR="00352B52" w:rsidRPr="003B1CC5">
        <w:rPr>
          <w:i/>
        </w:rPr>
        <w:t xml:space="preserve">, report </w:t>
      </w:r>
      <w:r w:rsidR="00205857" w:rsidRPr="003B1CC5">
        <w:rPr>
          <w:i/>
        </w:rPr>
        <w:t xml:space="preserve">them </w:t>
      </w:r>
      <w:r w:rsidR="00030F43" w:rsidRPr="003B1CC5">
        <w:rPr>
          <w:i/>
        </w:rPr>
        <w:t>in section 1a.7.</w:t>
      </w:r>
      <w:r w:rsidR="00030F43" w:rsidRPr="003B1CC5">
        <w:t>)</w:t>
      </w:r>
      <w:r w:rsidRPr="003B1CC5">
        <w:t xml:space="preserve"> </w:t>
      </w:r>
    </w:p>
    <w:p w14:paraId="091B3AED" w14:textId="1BF31A18" w:rsidR="00015304" w:rsidRPr="00015304" w:rsidRDefault="00C1738D" w:rsidP="00015304">
      <w:pPr>
        <w:pStyle w:val="Response"/>
      </w:pPr>
      <w:r>
        <w:rPr>
          <w:rFonts w:cstheme="minorHAnsi"/>
          <w:bCs/>
        </w:rPr>
        <w:t>Not applicable.</w:t>
      </w:r>
    </w:p>
    <w:p w14:paraId="74B05303" w14:textId="77777777" w:rsidR="00A12762" w:rsidRPr="003B1CC5" w:rsidRDefault="00776F6D" w:rsidP="002E2177">
      <w:pPr>
        <w:ind w:left="432" w:hanging="432"/>
        <w:rPr>
          <w:b/>
          <w:color w:val="0000FF"/>
        </w:rPr>
      </w:pPr>
      <w:r w:rsidRPr="003B1CC5">
        <w:rPr>
          <w:b/>
          <w:color w:val="0000FF"/>
        </w:rPr>
        <w:t>1a.4.5</w:t>
      </w:r>
      <w:r w:rsidR="00A12762" w:rsidRPr="003B1CC5">
        <w:rPr>
          <w:b/>
          <w:color w:val="0000FF"/>
        </w:rPr>
        <w:t>.</w:t>
      </w:r>
      <w:r w:rsidR="00A12762" w:rsidRPr="003B1CC5">
        <w:rPr>
          <w:b/>
          <w:color w:val="17365D" w:themeColor="text2" w:themeShade="BF"/>
        </w:rPr>
        <w:t xml:space="preserve"> </w:t>
      </w:r>
      <w:r w:rsidR="00030F43" w:rsidRPr="003B1CC5">
        <w:rPr>
          <w:b/>
        </w:rPr>
        <w:t xml:space="preserve">Citation and </w:t>
      </w:r>
      <w:r w:rsidR="00A12762" w:rsidRPr="003B1CC5">
        <w:rPr>
          <w:b/>
        </w:rPr>
        <w:t>URL for methodology for grading</w:t>
      </w:r>
      <w:r w:rsidR="00965FF6" w:rsidRPr="003B1CC5">
        <w:rPr>
          <w:b/>
        </w:rPr>
        <w:t xml:space="preserve"> recommendati</w:t>
      </w:r>
      <w:r w:rsidRPr="003B1CC5">
        <w:rPr>
          <w:b/>
        </w:rPr>
        <w:t>o</w:t>
      </w:r>
      <w:r w:rsidR="00965FF6" w:rsidRPr="003B1CC5">
        <w:rPr>
          <w:b/>
        </w:rPr>
        <w:t>ns</w:t>
      </w:r>
      <w:r w:rsidR="00A12762" w:rsidRPr="003B1CC5">
        <w:rPr>
          <w:b/>
        </w:rPr>
        <w:t xml:space="preserve"> </w:t>
      </w:r>
      <w:r w:rsidR="00A12762" w:rsidRPr="003B1CC5">
        <w:t>(</w:t>
      </w:r>
      <w:r w:rsidR="00A12762" w:rsidRPr="003B1CC5">
        <w:rPr>
          <w:i/>
        </w:rPr>
        <w:t xml:space="preserve">if </w:t>
      </w:r>
      <w:r w:rsidR="00AD79C8" w:rsidRPr="003B1CC5">
        <w:rPr>
          <w:i/>
        </w:rPr>
        <w:t>different from 1a.4.</w:t>
      </w:r>
      <w:r w:rsidR="00030F43" w:rsidRPr="003B1CC5">
        <w:rPr>
          <w:i/>
        </w:rPr>
        <w:t>1</w:t>
      </w:r>
      <w:r w:rsidR="00A12762" w:rsidRPr="003B1CC5">
        <w:t>)</w:t>
      </w:r>
      <w:r w:rsidRPr="003B1CC5">
        <w:rPr>
          <w:b/>
        </w:rPr>
        <w:t>:</w:t>
      </w:r>
    </w:p>
    <w:p w14:paraId="7E7DF2F2" w14:textId="6581CDFC" w:rsidR="00424874" w:rsidRDefault="00424874" w:rsidP="00424874">
      <w:pPr>
        <w:pStyle w:val="Response"/>
      </w:pPr>
      <w:r>
        <w:t>AGREE Next Steps Consortium (2009). Appraisal of guidelines for research &amp; evaluation II. Retrieved from http://www.agreetrust.org/?o=1397 External Web Site Policy.</w:t>
      </w:r>
    </w:p>
    <w:p w14:paraId="40DE35AF" w14:textId="77777777" w:rsidR="00424874" w:rsidRPr="00015304" w:rsidRDefault="00424874" w:rsidP="00424874">
      <w:pPr>
        <w:pStyle w:val="Response"/>
      </w:pPr>
      <w:r>
        <w:t xml:space="preserve">Adapted from: Melnyck, B. M. &amp; Fineout-Overholt, E. (2005). Evidence-based practice in nursing &amp; health care: A guide to best practice. Philadelphia, PA: Lippincott Williams &amp; Wilkins and Stetler, C.B., </w:t>
      </w:r>
      <w:r>
        <w:lastRenderedPageBreak/>
        <w:t>Morsi, D., Rucki, S., Broughton, S., Corrigan, B., Fitzgerald, J., et al. (1998). Utilization-focused integrative reviews in a nursing service. Applied Nursing Research, 11(4) 195-206.</w:t>
      </w:r>
    </w:p>
    <w:p w14:paraId="24786650" w14:textId="1A5D335C" w:rsidR="00424874" w:rsidRPr="00015304" w:rsidRDefault="00424874" w:rsidP="00015304">
      <w:pPr>
        <w:pStyle w:val="Response"/>
      </w:pPr>
      <w:r>
        <w:rPr>
          <w:rFonts w:cstheme="minorHAnsi"/>
          <w:bCs/>
        </w:rPr>
        <w:t xml:space="preserve">Available from </w:t>
      </w:r>
      <w:r w:rsidRPr="00424874">
        <w:rPr>
          <w:rFonts w:cstheme="minorHAnsi"/>
          <w:bCs/>
        </w:rPr>
        <w:t>http://www.guideline.gov/content.aspx?id=43934&amp;search=restraints#Section420</w:t>
      </w:r>
    </w:p>
    <w:p w14:paraId="24E4F684" w14:textId="77777777" w:rsidR="00736AEC" w:rsidRPr="003B1CC5" w:rsidRDefault="00736AEC" w:rsidP="002E2177">
      <w:pPr>
        <w:ind w:left="432" w:hanging="432"/>
        <w:rPr>
          <w:b/>
        </w:rPr>
      </w:pPr>
      <w:r w:rsidRPr="003B1CC5">
        <w:rPr>
          <w:b/>
          <w:color w:val="0000FF"/>
        </w:rPr>
        <w:t>1</w:t>
      </w:r>
      <w:r w:rsidR="00773485" w:rsidRPr="003B1CC5">
        <w:rPr>
          <w:b/>
          <w:color w:val="0000FF"/>
        </w:rPr>
        <w:t>a</w:t>
      </w:r>
      <w:r w:rsidRPr="003B1CC5">
        <w:rPr>
          <w:b/>
          <w:color w:val="0000FF"/>
        </w:rPr>
        <w:t>.4.</w:t>
      </w:r>
      <w:r w:rsidR="00776F6D" w:rsidRPr="003B1CC5">
        <w:rPr>
          <w:b/>
          <w:color w:val="0000FF"/>
        </w:rPr>
        <w:t>6</w:t>
      </w:r>
      <w:r w:rsidR="00CB06C9" w:rsidRPr="003B1CC5">
        <w:rPr>
          <w:b/>
        </w:rPr>
        <w:t>.</w:t>
      </w:r>
      <w:r w:rsidRPr="003B1CC5">
        <w:rPr>
          <w:b/>
        </w:rPr>
        <w:t xml:space="preserve"> </w:t>
      </w:r>
      <w:r w:rsidR="00162036" w:rsidRPr="003B1CC5">
        <w:rPr>
          <w:b/>
        </w:rPr>
        <w:t>If guideline is evidence-based (rather than expert opinion), a</w:t>
      </w:r>
      <w:r w:rsidRPr="003B1CC5">
        <w:rPr>
          <w:b/>
        </w:rPr>
        <w:t xml:space="preserve">re the details of </w:t>
      </w:r>
      <w:r w:rsidR="00162036" w:rsidRPr="003B1CC5">
        <w:rPr>
          <w:b/>
        </w:rPr>
        <w:t xml:space="preserve">the </w:t>
      </w:r>
      <w:r w:rsidRPr="003B1CC5">
        <w:rPr>
          <w:b/>
        </w:rPr>
        <w:t>quantity, quality, and consistency of the body of evidence available</w:t>
      </w:r>
      <w:r w:rsidR="00162036" w:rsidRPr="003B1CC5">
        <w:rPr>
          <w:b/>
        </w:rPr>
        <w:t xml:space="preserve"> (e.g., evidence tables)</w:t>
      </w:r>
      <w:r w:rsidRPr="003B1CC5">
        <w:rPr>
          <w:b/>
        </w:rPr>
        <w:t>?</w:t>
      </w:r>
    </w:p>
    <w:p w14:paraId="7ED1FD04" w14:textId="77777777" w:rsidR="00FC32D3" w:rsidRPr="003B1CC5" w:rsidRDefault="0007118C" w:rsidP="003A202B">
      <w:pPr>
        <w:ind w:left="450" w:hanging="432"/>
        <w:rPr>
          <w:b/>
        </w:rPr>
      </w:pPr>
      <w:sdt>
        <w:sdtPr>
          <w:rPr>
            <w:bCs/>
            <w:color w:val="0000FF"/>
          </w:rPr>
          <w:id w:val="-1346319738"/>
          <w14:checkbox>
            <w14:checked w14:val="0"/>
            <w14:checkedState w14:val="2612" w14:font="MS Gothic"/>
            <w14:uncheckedState w14:val="2610" w14:font="MS Gothic"/>
          </w14:checkbox>
        </w:sdtPr>
        <w:sdtEndPr/>
        <w:sdtContent>
          <w:r w:rsidR="00FC32D3" w:rsidRPr="003B1CC5">
            <w:rPr>
              <w:rFonts w:ascii="MS Gothic" w:eastAsia="MS Gothic" w:hAnsi="MS Gothic" w:cs="MS Gothic" w:hint="eastAsia"/>
              <w:bCs/>
              <w:color w:val="0000FF"/>
            </w:rPr>
            <w:t>☐</w:t>
          </w:r>
        </w:sdtContent>
      </w:sdt>
      <w:r w:rsidR="00FC32D3" w:rsidRPr="003B1CC5">
        <w:rPr>
          <w:b/>
        </w:rPr>
        <w:t xml:space="preserve"> </w:t>
      </w:r>
      <w:r w:rsidR="00FC32D3" w:rsidRPr="003B1CC5">
        <w:t>Yes</w:t>
      </w:r>
      <w:r w:rsidR="00FC32D3" w:rsidRPr="003B1CC5">
        <w:rPr>
          <w:b/>
        </w:rPr>
        <w:t xml:space="preserve"> </w:t>
      </w:r>
      <w:r w:rsidR="00FC32D3" w:rsidRPr="003B1CC5">
        <w:rPr>
          <w:rFonts w:cstheme="minorHAnsi"/>
          <w:b/>
          <w:highlight w:val="green"/>
        </w:rPr>
        <w:t>→</w:t>
      </w:r>
      <w:r w:rsidR="00FC32D3" w:rsidRPr="003B1CC5">
        <w:rPr>
          <w:b/>
          <w:highlight w:val="green"/>
        </w:rPr>
        <w:t xml:space="preserve"> </w:t>
      </w:r>
      <w:r w:rsidR="00FC32D3" w:rsidRPr="003B1CC5">
        <w:rPr>
          <w:b/>
          <w:i/>
          <w:highlight w:val="green"/>
        </w:rPr>
        <w:t xml:space="preserve">complete section </w:t>
      </w:r>
      <w:hyperlink w:anchor="Section1a7" w:history="1">
        <w:r w:rsidR="00FC32D3" w:rsidRPr="003B1CC5">
          <w:rPr>
            <w:rStyle w:val="Hyperlink"/>
            <w:b/>
            <w:i/>
            <w:highlight w:val="green"/>
          </w:rPr>
          <w:t>1a.7</w:t>
        </w:r>
      </w:hyperlink>
    </w:p>
    <w:p w14:paraId="58E48534" w14:textId="77777777" w:rsidR="00736AEC" w:rsidRDefault="0007118C" w:rsidP="003A202B">
      <w:pPr>
        <w:ind w:left="720" w:hanging="720"/>
        <w:rPr>
          <w:rStyle w:val="Hyperlink"/>
          <w:b/>
          <w:i/>
        </w:rPr>
      </w:pPr>
      <w:sdt>
        <w:sdtPr>
          <w:rPr>
            <w:bCs/>
            <w:color w:val="0000FF"/>
            <w:u w:val="single"/>
          </w:rPr>
          <w:id w:val="777454248"/>
          <w14:checkbox>
            <w14:checked w14:val="1"/>
            <w14:checkedState w14:val="2612" w14:font="MS Gothic"/>
            <w14:uncheckedState w14:val="2610" w14:font="MS Gothic"/>
          </w14:checkbox>
        </w:sdtPr>
        <w:sdtEndPr/>
        <w:sdtContent>
          <w:r w:rsidR="00FF48EA">
            <w:rPr>
              <w:rFonts w:ascii="MS Gothic" w:eastAsia="MS Gothic" w:hAnsi="MS Gothic" w:hint="eastAsia"/>
              <w:bCs/>
              <w:color w:val="0000FF"/>
            </w:rPr>
            <w:t>☒</w:t>
          </w:r>
        </w:sdtContent>
      </w:sdt>
      <w:r w:rsidR="00736AEC" w:rsidRPr="003B1CC5">
        <w:rPr>
          <w:b/>
        </w:rPr>
        <w:t xml:space="preserve"> </w:t>
      </w:r>
      <w:r w:rsidR="00736AEC" w:rsidRPr="003B1CC5">
        <w:t>No</w:t>
      </w:r>
      <w:r w:rsidR="00307FA5" w:rsidRPr="003B1CC5">
        <w:t xml:space="preserve">  </w:t>
      </w:r>
      <w:r w:rsidR="007C1887" w:rsidRPr="003B1CC5">
        <w:rPr>
          <w:rFonts w:cstheme="minorHAnsi"/>
          <w:b/>
          <w:highlight w:val="green"/>
        </w:rPr>
        <w:t>→</w:t>
      </w:r>
      <w:r w:rsidR="0087564A" w:rsidRPr="003B1CC5">
        <w:rPr>
          <w:rFonts w:cstheme="minorHAnsi"/>
          <w:b/>
          <w:highlight w:val="green"/>
        </w:rPr>
        <w:t xml:space="preserve"> </w:t>
      </w:r>
      <w:r w:rsidR="0087564A" w:rsidRPr="003B1CC5">
        <w:rPr>
          <w:rStyle w:val="Hyperlink"/>
          <w:b/>
          <w:i/>
          <w:color w:val="auto"/>
          <w:highlight w:val="green"/>
          <w:u w:val="none"/>
        </w:rPr>
        <w:t>report on another systematic review</w:t>
      </w:r>
      <w:r w:rsidR="00701CC3" w:rsidRPr="003B1CC5">
        <w:rPr>
          <w:rStyle w:val="Hyperlink"/>
          <w:b/>
          <w:i/>
          <w:color w:val="auto"/>
          <w:highlight w:val="green"/>
          <w:u w:val="none"/>
        </w:rPr>
        <w:t xml:space="preserve"> of the evidence</w:t>
      </w:r>
      <w:r w:rsidR="0087564A" w:rsidRPr="003B1CC5">
        <w:rPr>
          <w:rStyle w:val="Hyperlink"/>
          <w:b/>
          <w:i/>
          <w:color w:val="auto"/>
          <w:highlight w:val="green"/>
          <w:u w:val="none"/>
        </w:rPr>
        <w:t xml:space="preserve"> in</w:t>
      </w:r>
      <w:r w:rsidR="0098657F" w:rsidRPr="003B1CC5">
        <w:rPr>
          <w:rStyle w:val="Hyperlink"/>
          <w:b/>
          <w:i/>
          <w:color w:val="auto"/>
          <w:highlight w:val="green"/>
          <w:u w:val="none"/>
        </w:rPr>
        <w:t xml:space="preserve"> sections</w:t>
      </w:r>
      <w:r w:rsidR="0087564A" w:rsidRPr="003B1CC5">
        <w:rPr>
          <w:rStyle w:val="Hyperlink"/>
          <w:b/>
          <w:i/>
          <w:color w:val="auto"/>
          <w:highlight w:val="green"/>
          <w:u w:val="none"/>
        </w:rPr>
        <w:t xml:space="preserve"> </w:t>
      </w:r>
      <w:hyperlink w:anchor="Section1a6" w:history="1">
        <w:r w:rsidR="0087564A" w:rsidRPr="003B1CC5">
          <w:rPr>
            <w:rStyle w:val="Hyperlink"/>
            <w:b/>
            <w:i/>
            <w:highlight w:val="green"/>
          </w:rPr>
          <w:t>1a.6</w:t>
        </w:r>
      </w:hyperlink>
      <w:r w:rsidR="0087564A" w:rsidRPr="003B1CC5">
        <w:rPr>
          <w:rStyle w:val="Hyperlink"/>
          <w:b/>
          <w:i/>
          <w:color w:val="auto"/>
          <w:highlight w:val="green"/>
          <w:u w:val="none"/>
        </w:rPr>
        <w:t xml:space="preserve"> and </w:t>
      </w:r>
      <w:hyperlink w:anchor="Section1a7" w:history="1">
        <w:r w:rsidR="0087564A" w:rsidRPr="003B1CC5">
          <w:rPr>
            <w:rStyle w:val="Hyperlink"/>
            <w:b/>
            <w:i/>
            <w:highlight w:val="green"/>
          </w:rPr>
          <w:t>1a.7</w:t>
        </w:r>
      </w:hyperlink>
      <w:r w:rsidR="00701CC3" w:rsidRPr="003B1CC5">
        <w:rPr>
          <w:rStyle w:val="Hyperlink"/>
          <w:b/>
          <w:i/>
          <w:color w:val="auto"/>
          <w:highlight w:val="green"/>
          <w:u w:val="none"/>
        </w:rPr>
        <w:t>;</w:t>
      </w:r>
      <w:r w:rsidR="0087564A" w:rsidRPr="003B1CC5">
        <w:rPr>
          <w:rStyle w:val="Hyperlink"/>
          <w:b/>
          <w:i/>
          <w:color w:val="auto"/>
          <w:highlight w:val="green"/>
          <w:u w:val="none"/>
        </w:rPr>
        <w:t xml:space="preserve"> </w:t>
      </w:r>
      <w:r w:rsidR="00B74629" w:rsidRPr="003B1CC5">
        <w:rPr>
          <w:rStyle w:val="Hyperlink"/>
          <w:b/>
          <w:i/>
          <w:color w:val="auto"/>
          <w:highlight w:val="green"/>
          <w:u w:val="none"/>
        </w:rPr>
        <w:t xml:space="preserve">if </w:t>
      </w:r>
      <w:r w:rsidR="00063601" w:rsidRPr="003B1CC5">
        <w:rPr>
          <w:rStyle w:val="Hyperlink"/>
          <w:b/>
          <w:i/>
          <w:color w:val="auto"/>
          <w:highlight w:val="green"/>
          <w:u w:val="none"/>
        </w:rPr>
        <w:t xml:space="preserve">another review </w:t>
      </w:r>
      <w:r w:rsidR="00B74629" w:rsidRPr="003B1CC5">
        <w:rPr>
          <w:rStyle w:val="Hyperlink"/>
          <w:b/>
          <w:i/>
          <w:color w:val="auto"/>
          <w:highlight w:val="green"/>
          <w:u w:val="none"/>
        </w:rPr>
        <w:t xml:space="preserve">does not exist, </w:t>
      </w:r>
      <w:r w:rsidR="00923295" w:rsidRPr="003B1CC5">
        <w:rPr>
          <w:rFonts w:cstheme="minorHAnsi"/>
          <w:b/>
          <w:i/>
          <w:highlight w:val="green"/>
        </w:rPr>
        <w:t xml:space="preserve">provide what is known </w:t>
      </w:r>
      <w:r w:rsidR="00701CC3" w:rsidRPr="003B1CC5">
        <w:rPr>
          <w:rFonts w:cstheme="minorHAnsi"/>
          <w:b/>
          <w:i/>
          <w:highlight w:val="green"/>
        </w:rPr>
        <w:t xml:space="preserve">from the guideline review of evidence </w:t>
      </w:r>
      <w:r w:rsidR="00923295" w:rsidRPr="003B1CC5">
        <w:rPr>
          <w:rFonts w:cstheme="minorHAnsi"/>
          <w:b/>
          <w:i/>
          <w:highlight w:val="green"/>
        </w:rPr>
        <w:t xml:space="preserve">in </w:t>
      </w:r>
      <w:hyperlink w:anchor="Section1a7" w:history="1">
        <w:r w:rsidR="009477D6" w:rsidRPr="003B1CC5">
          <w:rPr>
            <w:rStyle w:val="Hyperlink"/>
            <w:b/>
            <w:i/>
            <w:highlight w:val="green"/>
          </w:rPr>
          <w:t>1a.7</w:t>
        </w:r>
      </w:hyperlink>
    </w:p>
    <w:p w14:paraId="51D6F461" w14:textId="77777777" w:rsidR="00FF48EA" w:rsidRPr="003B1CC5" w:rsidRDefault="00FF48EA" w:rsidP="00FF48EA">
      <w:pPr>
        <w:pStyle w:val="Response"/>
      </w:pPr>
      <w:r w:rsidRPr="00144112">
        <w:t>Not applicable.</w:t>
      </w:r>
    </w:p>
    <w:p w14:paraId="3E6A1AEF" w14:textId="77777777" w:rsidR="00EE5AF6" w:rsidRPr="003B1CC5" w:rsidRDefault="00925F11" w:rsidP="00015304">
      <w:pPr>
        <w:spacing w:before="240"/>
        <w:ind w:left="0" w:firstLine="0"/>
        <w:rPr>
          <w:color w:val="0000FF"/>
        </w:rPr>
      </w:pPr>
      <w:r w:rsidRPr="003B1CC5">
        <w:rPr>
          <w:b/>
          <w:iCs/>
          <w:caps/>
        </w:rPr>
        <w:t>_________________________</w:t>
      </w:r>
    </w:p>
    <w:p w14:paraId="079819AB" w14:textId="77777777" w:rsidR="00EE5AF6" w:rsidRPr="003B1CC5" w:rsidRDefault="00EE5AF6" w:rsidP="00307FA5">
      <w:pPr>
        <w:ind w:left="0" w:firstLine="0"/>
        <w:rPr>
          <w:color w:val="0000FF"/>
        </w:rPr>
      </w:pPr>
      <w:bookmarkStart w:id="7" w:name="Section1a5"/>
      <w:bookmarkEnd w:id="7"/>
      <w:r w:rsidRPr="003B1CC5">
        <w:rPr>
          <w:b/>
          <w:color w:val="0000FF"/>
        </w:rPr>
        <w:t>1</w:t>
      </w:r>
      <w:r w:rsidR="00773485" w:rsidRPr="003B1CC5">
        <w:rPr>
          <w:b/>
          <w:color w:val="0000FF"/>
        </w:rPr>
        <w:t>a</w:t>
      </w:r>
      <w:r w:rsidRPr="003B1CC5">
        <w:rPr>
          <w:b/>
          <w:color w:val="0000FF"/>
        </w:rPr>
        <w:t>.5</w:t>
      </w:r>
      <w:r w:rsidR="00201FF9" w:rsidRPr="003B1CC5">
        <w:rPr>
          <w:b/>
          <w:color w:val="0000FF"/>
        </w:rPr>
        <w:t>.</w:t>
      </w:r>
      <w:r w:rsidRPr="003B1CC5">
        <w:rPr>
          <w:color w:val="0000FF"/>
        </w:rPr>
        <w:t xml:space="preserve"> </w:t>
      </w:r>
      <w:r w:rsidRPr="003B1CC5">
        <w:rPr>
          <w:b/>
        </w:rPr>
        <w:t>U</w:t>
      </w:r>
      <w:r w:rsidR="0094689F" w:rsidRPr="003B1CC5">
        <w:rPr>
          <w:b/>
        </w:rPr>
        <w:t>NITED STATES</w:t>
      </w:r>
      <w:r w:rsidRPr="003B1CC5">
        <w:rPr>
          <w:b/>
        </w:rPr>
        <w:t xml:space="preserve"> PREVENTIVE SERVICES TASK FORCE RECOMMENDATION</w:t>
      </w:r>
    </w:p>
    <w:p w14:paraId="711D7C9A" w14:textId="77777777" w:rsidR="00307FA5" w:rsidRPr="003B1CC5" w:rsidRDefault="00307FA5" w:rsidP="00307FA5">
      <w:pPr>
        <w:ind w:left="0" w:firstLine="0"/>
      </w:pPr>
      <w:r w:rsidRPr="003B1CC5">
        <w:rPr>
          <w:b/>
          <w:color w:val="0000FF"/>
        </w:rPr>
        <w:t>1</w:t>
      </w:r>
      <w:r w:rsidR="009E37BD" w:rsidRPr="003B1CC5">
        <w:rPr>
          <w:b/>
          <w:color w:val="0000FF"/>
        </w:rPr>
        <w:t>a</w:t>
      </w:r>
      <w:r w:rsidRPr="003B1CC5">
        <w:rPr>
          <w:b/>
          <w:color w:val="0000FF"/>
        </w:rPr>
        <w:t>.5.1.</w:t>
      </w:r>
      <w:r w:rsidRPr="003B1CC5">
        <w:t xml:space="preserve"> </w:t>
      </w:r>
      <w:r w:rsidR="00E746A2" w:rsidRPr="003B1CC5">
        <w:rPr>
          <w:b/>
        </w:rPr>
        <w:t>Recommendation</w:t>
      </w:r>
      <w:r w:rsidRPr="003B1CC5">
        <w:rPr>
          <w:b/>
        </w:rPr>
        <w:t xml:space="preserve"> citation</w:t>
      </w:r>
      <w:r w:rsidRPr="003B1CC5">
        <w:t xml:space="preserve"> (</w:t>
      </w:r>
      <w:r w:rsidRPr="003B1CC5">
        <w:rPr>
          <w:i/>
        </w:rPr>
        <w:t>including date</w:t>
      </w:r>
      <w:r w:rsidRPr="003B1CC5">
        <w:t>)</w:t>
      </w:r>
      <w:r w:rsidR="00EA79C9" w:rsidRPr="003B1CC5">
        <w:t xml:space="preserve"> and </w:t>
      </w:r>
      <w:r w:rsidR="00EA79C9" w:rsidRPr="003B1CC5">
        <w:rPr>
          <w:b/>
        </w:rPr>
        <w:t>URL for recommendation</w:t>
      </w:r>
      <w:r w:rsidR="00EA79C9" w:rsidRPr="003B1CC5">
        <w:t xml:space="preserve"> (</w:t>
      </w:r>
      <w:r w:rsidR="00EA79C9" w:rsidRPr="003B1CC5">
        <w:rPr>
          <w:i/>
        </w:rPr>
        <w:t>if available online</w:t>
      </w:r>
      <w:r w:rsidR="00EA79C9" w:rsidRPr="003B1CC5">
        <w:t xml:space="preserve">): </w:t>
      </w:r>
      <w:r w:rsidRPr="003B1CC5">
        <w:t xml:space="preserve"> </w:t>
      </w:r>
    </w:p>
    <w:p w14:paraId="134204BA" w14:textId="77777777" w:rsidR="00015304" w:rsidRPr="00015304" w:rsidRDefault="00FF48EA" w:rsidP="00015304">
      <w:pPr>
        <w:pStyle w:val="Response"/>
      </w:pPr>
      <w:r w:rsidRPr="00144112">
        <w:rPr>
          <w:rFonts w:cstheme="minorHAnsi"/>
          <w:bCs/>
        </w:rPr>
        <w:t>Not applicable.</w:t>
      </w:r>
    </w:p>
    <w:p w14:paraId="66BC12E2" w14:textId="77777777" w:rsidR="00307FA5" w:rsidRPr="003B1CC5" w:rsidRDefault="00307FA5" w:rsidP="00307FA5">
      <w:pPr>
        <w:ind w:left="0" w:firstLine="0"/>
      </w:pPr>
      <w:r w:rsidRPr="003B1CC5">
        <w:rPr>
          <w:b/>
          <w:color w:val="0000FF"/>
        </w:rPr>
        <w:t>1</w:t>
      </w:r>
      <w:r w:rsidR="009E37BD" w:rsidRPr="003B1CC5">
        <w:rPr>
          <w:b/>
          <w:color w:val="0000FF"/>
        </w:rPr>
        <w:t>a</w:t>
      </w:r>
      <w:r w:rsidR="00EA79C9" w:rsidRPr="003B1CC5">
        <w:rPr>
          <w:b/>
          <w:color w:val="0000FF"/>
        </w:rPr>
        <w:t>.5.2</w:t>
      </w:r>
      <w:r w:rsidRPr="003B1CC5">
        <w:rPr>
          <w:b/>
          <w:color w:val="0000FF"/>
        </w:rPr>
        <w:t>.</w:t>
      </w:r>
      <w:r w:rsidRPr="003B1CC5">
        <w:t xml:space="preserve"> </w:t>
      </w:r>
      <w:r w:rsidRPr="003B1CC5">
        <w:rPr>
          <w:b/>
        </w:rPr>
        <w:t xml:space="preserve">Identify </w:t>
      </w:r>
      <w:r w:rsidR="00EE5AF6" w:rsidRPr="003B1CC5">
        <w:rPr>
          <w:b/>
        </w:rPr>
        <w:t>recommendation</w:t>
      </w:r>
      <w:r w:rsidRPr="003B1CC5">
        <w:rPr>
          <w:b/>
        </w:rPr>
        <w:t xml:space="preserve"> number and/or page number</w:t>
      </w:r>
      <w:r w:rsidRPr="003B1CC5">
        <w:t xml:space="preserve"> </w:t>
      </w:r>
      <w:r w:rsidR="00EA79C9" w:rsidRPr="003B1CC5">
        <w:t xml:space="preserve">and </w:t>
      </w:r>
      <w:r w:rsidR="00C54E40" w:rsidRPr="003B1CC5">
        <w:rPr>
          <w:b/>
        </w:rPr>
        <w:t>q</w:t>
      </w:r>
      <w:r w:rsidR="00EA79C9" w:rsidRPr="003B1CC5">
        <w:rPr>
          <w:b/>
        </w:rPr>
        <w:t>uote verbatim, the specific recommendation</w:t>
      </w:r>
      <w:r w:rsidR="00C54E40" w:rsidRPr="003B1CC5">
        <w:t>.</w:t>
      </w:r>
    </w:p>
    <w:p w14:paraId="582D5499" w14:textId="77777777" w:rsidR="00015304" w:rsidRPr="00015304" w:rsidRDefault="00FF48EA" w:rsidP="00015304">
      <w:pPr>
        <w:pStyle w:val="Response"/>
      </w:pPr>
      <w:r w:rsidRPr="00144112">
        <w:rPr>
          <w:rFonts w:cstheme="minorHAnsi"/>
          <w:bCs/>
        </w:rPr>
        <w:t>Not applicable.</w:t>
      </w:r>
    </w:p>
    <w:p w14:paraId="5E134C05" w14:textId="77777777" w:rsidR="008A45F3" w:rsidRPr="003B1CC5" w:rsidRDefault="00307FA5" w:rsidP="00307FA5">
      <w:pPr>
        <w:ind w:left="0" w:firstLine="0"/>
      </w:pPr>
      <w:r w:rsidRPr="003B1CC5">
        <w:rPr>
          <w:b/>
          <w:color w:val="0000FF"/>
        </w:rPr>
        <w:t>1</w:t>
      </w:r>
      <w:r w:rsidR="009E37BD" w:rsidRPr="003B1CC5">
        <w:rPr>
          <w:b/>
          <w:color w:val="0000FF"/>
        </w:rPr>
        <w:t>a</w:t>
      </w:r>
      <w:r w:rsidR="00EA79C9" w:rsidRPr="003B1CC5">
        <w:rPr>
          <w:b/>
          <w:color w:val="0000FF"/>
        </w:rPr>
        <w:t>.5.3</w:t>
      </w:r>
      <w:r w:rsidRPr="003B1CC5">
        <w:rPr>
          <w:b/>
          <w:color w:val="0000FF"/>
        </w:rPr>
        <w:t>.</w:t>
      </w:r>
      <w:r w:rsidRPr="003B1CC5">
        <w:rPr>
          <w:bCs/>
        </w:rPr>
        <w:t xml:space="preserve"> </w:t>
      </w:r>
      <w:r w:rsidRPr="003B1CC5">
        <w:rPr>
          <w:b/>
        </w:rPr>
        <w:t xml:space="preserve">Grade assigned to the quoted recommendation </w:t>
      </w:r>
      <w:r w:rsidRPr="003B1CC5">
        <w:rPr>
          <w:b/>
          <w:u w:val="single"/>
        </w:rPr>
        <w:t>with definition</w:t>
      </w:r>
      <w:r w:rsidRPr="003B1CC5">
        <w:rPr>
          <w:b/>
        </w:rPr>
        <w:t xml:space="preserve"> of the grade</w:t>
      </w:r>
      <w:r w:rsidR="00776F6D" w:rsidRPr="003B1CC5">
        <w:t>:</w:t>
      </w:r>
    </w:p>
    <w:p w14:paraId="25583EE0" w14:textId="77777777" w:rsidR="003A202B" w:rsidRPr="00015304" w:rsidRDefault="00FF48EA" w:rsidP="003A202B">
      <w:pPr>
        <w:pStyle w:val="Response"/>
      </w:pPr>
      <w:r w:rsidRPr="00144112">
        <w:rPr>
          <w:rFonts w:cstheme="minorHAnsi"/>
          <w:bCs/>
        </w:rPr>
        <w:t>Not applicable.</w:t>
      </w:r>
    </w:p>
    <w:p w14:paraId="4570CFCC" w14:textId="77777777" w:rsidR="00307FA5" w:rsidRPr="003B1CC5" w:rsidRDefault="008A45F3" w:rsidP="00307FA5">
      <w:pPr>
        <w:ind w:left="0" w:firstLine="0"/>
      </w:pPr>
      <w:r w:rsidRPr="003B1CC5">
        <w:rPr>
          <w:b/>
          <w:color w:val="0000FF"/>
        </w:rPr>
        <w:t xml:space="preserve">1a.5.4. </w:t>
      </w:r>
      <w:r w:rsidR="00C54E40" w:rsidRPr="003B1CC5">
        <w:rPr>
          <w:b/>
        </w:rPr>
        <w:t>Provide all other grades and associated definitions for recommendation</w:t>
      </w:r>
      <w:r w:rsidR="00205857" w:rsidRPr="003B1CC5">
        <w:rPr>
          <w:b/>
        </w:rPr>
        <w:t>s</w:t>
      </w:r>
      <w:r w:rsidR="00C54E40" w:rsidRPr="003B1CC5">
        <w:rPr>
          <w:b/>
        </w:rPr>
        <w:t xml:space="preserve"> in the grading system.</w:t>
      </w:r>
      <w:r w:rsidRPr="003B1CC5">
        <w:rPr>
          <w:b/>
        </w:rPr>
        <w:t xml:space="preserve"> </w:t>
      </w:r>
      <w:r w:rsidRPr="003B1CC5">
        <w:t>(</w:t>
      </w:r>
      <w:r w:rsidRPr="003B1CC5">
        <w:rPr>
          <w:i/>
        </w:rPr>
        <w:t>Note: the</w:t>
      </w:r>
      <w:r w:rsidRPr="003B1CC5">
        <w:t xml:space="preserve"> </w:t>
      </w:r>
      <w:r w:rsidRPr="003B1CC5">
        <w:rPr>
          <w:i/>
        </w:rPr>
        <w:t>grading system for the evidence should be reported in section 1a.7.</w:t>
      </w:r>
      <w:r w:rsidR="00095EC9" w:rsidRPr="003B1CC5">
        <w:t>)</w:t>
      </w:r>
    </w:p>
    <w:p w14:paraId="13E09656" w14:textId="77777777" w:rsidR="003A202B" w:rsidRPr="00015304" w:rsidRDefault="00FF48EA" w:rsidP="003A202B">
      <w:pPr>
        <w:pStyle w:val="Response"/>
      </w:pPr>
      <w:r w:rsidRPr="00144112">
        <w:rPr>
          <w:rFonts w:cstheme="minorHAnsi"/>
          <w:bCs/>
        </w:rPr>
        <w:t>Not applicable.</w:t>
      </w:r>
    </w:p>
    <w:p w14:paraId="29F410D3" w14:textId="77777777" w:rsidR="00A12762" w:rsidRPr="003B1CC5" w:rsidRDefault="008A45F3" w:rsidP="00307FA5">
      <w:pPr>
        <w:ind w:left="432" w:hanging="432"/>
        <w:rPr>
          <w:b/>
        </w:rPr>
      </w:pPr>
      <w:r w:rsidRPr="003B1CC5">
        <w:rPr>
          <w:b/>
          <w:color w:val="0000FF"/>
        </w:rPr>
        <w:t>1a.5.5</w:t>
      </w:r>
      <w:r w:rsidR="00A12762" w:rsidRPr="003B1CC5">
        <w:rPr>
          <w:b/>
          <w:color w:val="0000FF"/>
        </w:rPr>
        <w:t>.</w:t>
      </w:r>
      <w:r w:rsidR="00A12762" w:rsidRPr="003B1CC5">
        <w:rPr>
          <w:b/>
        </w:rPr>
        <w:t xml:space="preserve"> </w:t>
      </w:r>
      <w:r w:rsidRPr="003B1CC5">
        <w:rPr>
          <w:b/>
        </w:rPr>
        <w:t xml:space="preserve">Citation and </w:t>
      </w:r>
      <w:r w:rsidR="00A12762" w:rsidRPr="003B1CC5">
        <w:rPr>
          <w:b/>
        </w:rPr>
        <w:t>URL for methodology for grading</w:t>
      </w:r>
      <w:r w:rsidRPr="003B1CC5">
        <w:rPr>
          <w:b/>
        </w:rPr>
        <w:t xml:space="preserve"> recommendations</w:t>
      </w:r>
      <w:r w:rsidR="00AD79C8" w:rsidRPr="003B1CC5">
        <w:rPr>
          <w:b/>
        </w:rPr>
        <w:t xml:space="preserve"> </w:t>
      </w:r>
      <w:r w:rsidR="00AD79C8" w:rsidRPr="003B1CC5">
        <w:t>(</w:t>
      </w:r>
      <w:r w:rsidR="00AD79C8" w:rsidRPr="003B1CC5">
        <w:rPr>
          <w:i/>
        </w:rPr>
        <w:t xml:space="preserve">if </w:t>
      </w:r>
      <w:r w:rsidRPr="003B1CC5">
        <w:rPr>
          <w:i/>
        </w:rPr>
        <w:t>different from 1a.5.1</w:t>
      </w:r>
      <w:r w:rsidR="00AD79C8" w:rsidRPr="003B1CC5">
        <w:t>)</w:t>
      </w:r>
      <w:r w:rsidR="00A12762" w:rsidRPr="003B1CC5">
        <w:rPr>
          <w:b/>
        </w:rPr>
        <w:t>:</w:t>
      </w:r>
    </w:p>
    <w:p w14:paraId="13362F3E" w14:textId="77777777" w:rsidR="003A202B" w:rsidRPr="00015304" w:rsidRDefault="00FF48EA" w:rsidP="003A202B">
      <w:pPr>
        <w:pStyle w:val="Response"/>
      </w:pPr>
      <w:r w:rsidRPr="00144112">
        <w:rPr>
          <w:rFonts w:cstheme="minorHAnsi"/>
          <w:bCs/>
        </w:rPr>
        <w:t>Not applicable.</w:t>
      </w:r>
    </w:p>
    <w:p w14:paraId="20BF2708" w14:textId="77777777" w:rsidR="00EE5AF6" w:rsidRPr="003B1CC5" w:rsidRDefault="00923295" w:rsidP="002E2177">
      <w:pPr>
        <w:ind w:left="432" w:hanging="432"/>
        <w:rPr>
          <w:i/>
        </w:rPr>
      </w:pPr>
      <w:r w:rsidRPr="003B1CC5">
        <w:rPr>
          <w:b/>
          <w:i/>
          <w:highlight w:val="green"/>
        </w:rPr>
        <w:t xml:space="preserve">Complete section </w:t>
      </w:r>
      <w:hyperlink w:anchor="Section1a7" w:history="1">
        <w:r w:rsidR="009477D6" w:rsidRPr="003B1CC5">
          <w:rPr>
            <w:rStyle w:val="Hyperlink"/>
            <w:b/>
            <w:i/>
            <w:highlight w:val="green"/>
          </w:rPr>
          <w:t>1a.7</w:t>
        </w:r>
      </w:hyperlink>
    </w:p>
    <w:p w14:paraId="604918A6" w14:textId="77777777" w:rsidR="00EE5AF6" w:rsidRPr="003B1CC5" w:rsidRDefault="00925F11" w:rsidP="003A202B">
      <w:pPr>
        <w:spacing w:before="240"/>
        <w:ind w:left="432" w:hanging="432"/>
        <w:rPr>
          <w:b/>
          <w:color w:val="0000FF"/>
        </w:rPr>
      </w:pPr>
      <w:r w:rsidRPr="003B1CC5">
        <w:rPr>
          <w:b/>
          <w:iCs/>
          <w:caps/>
        </w:rPr>
        <w:t>_________________________</w:t>
      </w:r>
    </w:p>
    <w:p w14:paraId="6F4381BA" w14:textId="77777777" w:rsidR="00EE5AF6" w:rsidRPr="003B1CC5" w:rsidRDefault="00EE5AF6" w:rsidP="002E2177">
      <w:pPr>
        <w:ind w:left="432" w:hanging="432"/>
      </w:pPr>
      <w:bookmarkStart w:id="8" w:name="Section1a6"/>
      <w:bookmarkEnd w:id="8"/>
      <w:r w:rsidRPr="003B1CC5">
        <w:rPr>
          <w:b/>
          <w:color w:val="0000FF"/>
        </w:rPr>
        <w:t>1</w:t>
      </w:r>
      <w:r w:rsidR="009E37BD" w:rsidRPr="003B1CC5">
        <w:rPr>
          <w:b/>
          <w:color w:val="0000FF"/>
        </w:rPr>
        <w:t>a</w:t>
      </w:r>
      <w:r w:rsidRPr="003B1CC5">
        <w:rPr>
          <w:b/>
          <w:color w:val="0000FF"/>
        </w:rPr>
        <w:t>.6</w:t>
      </w:r>
      <w:r w:rsidR="00CB06C9" w:rsidRPr="003B1CC5">
        <w:rPr>
          <w:b/>
          <w:color w:val="0000FF"/>
        </w:rPr>
        <w:t>.</w:t>
      </w:r>
      <w:r w:rsidRPr="003B1CC5">
        <w:rPr>
          <w:b/>
          <w:color w:val="0000FF"/>
        </w:rPr>
        <w:t xml:space="preserve"> </w:t>
      </w:r>
      <w:r w:rsidR="0039609A" w:rsidRPr="003B1CC5">
        <w:rPr>
          <w:b/>
        </w:rPr>
        <w:t xml:space="preserve">OTHER </w:t>
      </w:r>
      <w:r w:rsidRPr="003B1CC5">
        <w:rPr>
          <w:b/>
        </w:rPr>
        <w:t>SYSTEMATIC REVIEW OF THE BODY OF EVIDENCE</w:t>
      </w:r>
    </w:p>
    <w:p w14:paraId="0BD4AC38" w14:textId="77777777" w:rsidR="00EA79C9" w:rsidRPr="003B1CC5" w:rsidRDefault="00EE5AF6" w:rsidP="00EA79C9">
      <w:pPr>
        <w:ind w:left="0" w:firstLine="0"/>
      </w:pPr>
      <w:r w:rsidRPr="003B1CC5">
        <w:rPr>
          <w:b/>
          <w:color w:val="0000FF"/>
        </w:rPr>
        <w:t>1</w:t>
      </w:r>
      <w:r w:rsidR="009E37BD" w:rsidRPr="003B1CC5">
        <w:rPr>
          <w:b/>
          <w:color w:val="0000FF"/>
        </w:rPr>
        <w:t>a</w:t>
      </w:r>
      <w:r w:rsidRPr="003B1CC5">
        <w:rPr>
          <w:b/>
          <w:color w:val="0000FF"/>
        </w:rPr>
        <w:t>.6.1.</w:t>
      </w:r>
      <w:r w:rsidRPr="003B1CC5">
        <w:t xml:space="preserve"> </w:t>
      </w:r>
      <w:r w:rsidRPr="003B1CC5">
        <w:rPr>
          <w:b/>
        </w:rPr>
        <w:t>Citation</w:t>
      </w:r>
      <w:r w:rsidRPr="003B1CC5">
        <w:t xml:space="preserve"> (</w:t>
      </w:r>
      <w:r w:rsidRPr="003B1CC5">
        <w:rPr>
          <w:i/>
        </w:rPr>
        <w:t>including date</w:t>
      </w:r>
      <w:r w:rsidRPr="003B1CC5">
        <w:t>)</w:t>
      </w:r>
      <w:r w:rsidR="00EA79C9" w:rsidRPr="003B1CC5">
        <w:t xml:space="preserve"> and </w:t>
      </w:r>
      <w:r w:rsidR="00EA79C9" w:rsidRPr="003B1CC5">
        <w:rPr>
          <w:b/>
        </w:rPr>
        <w:t>URL</w:t>
      </w:r>
      <w:r w:rsidR="00EA79C9" w:rsidRPr="003B1CC5">
        <w:t xml:space="preserve"> (</w:t>
      </w:r>
      <w:r w:rsidR="00EA79C9" w:rsidRPr="003B1CC5">
        <w:rPr>
          <w:i/>
        </w:rPr>
        <w:t>if available online</w:t>
      </w:r>
      <w:r w:rsidR="00EA79C9" w:rsidRPr="003B1CC5">
        <w:t xml:space="preserve">): </w:t>
      </w:r>
    </w:p>
    <w:p w14:paraId="78DF8654" w14:textId="77777777" w:rsidR="003A202B" w:rsidRPr="00015304" w:rsidRDefault="00FF48EA" w:rsidP="003A202B">
      <w:pPr>
        <w:pStyle w:val="Response"/>
      </w:pPr>
      <w:r w:rsidRPr="00144112">
        <w:rPr>
          <w:rFonts w:cstheme="minorHAnsi"/>
          <w:bCs/>
        </w:rPr>
        <w:t>Not applicable.</w:t>
      </w:r>
    </w:p>
    <w:p w14:paraId="3231483E" w14:textId="77777777" w:rsidR="00EE5AF6" w:rsidRPr="003B1CC5" w:rsidRDefault="00EE5AF6" w:rsidP="00EE5AF6">
      <w:pPr>
        <w:ind w:left="0" w:firstLine="0"/>
      </w:pPr>
      <w:r w:rsidRPr="003B1CC5">
        <w:rPr>
          <w:b/>
          <w:color w:val="0000FF"/>
        </w:rPr>
        <w:t>1</w:t>
      </w:r>
      <w:r w:rsidR="009E37BD" w:rsidRPr="003B1CC5">
        <w:rPr>
          <w:b/>
          <w:color w:val="0000FF"/>
        </w:rPr>
        <w:t>a</w:t>
      </w:r>
      <w:r w:rsidR="00EA79C9" w:rsidRPr="003B1CC5">
        <w:rPr>
          <w:b/>
          <w:color w:val="0000FF"/>
        </w:rPr>
        <w:t>.6.2</w:t>
      </w:r>
      <w:r w:rsidRPr="003B1CC5">
        <w:rPr>
          <w:b/>
          <w:color w:val="0000FF"/>
        </w:rPr>
        <w:t>.</w:t>
      </w:r>
      <w:r w:rsidRPr="003B1CC5">
        <w:t xml:space="preserve"> </w:t>
      </w:r>
      <w:r w:rsidR="00030F43" w:rsidRPr="003B1CC5">
        <w:rPr>
          <w:b/>
        </w:rPr>
        <w:t>Citation and</w:t>
      </w:r>
      <w:r w:rsidR="00030F43" w:rsidRPr="003B1CC5">
        <w:t xml:space="preserve"> </w:t>
      </w:r>
      <w:r w:rsidR="00C84623" w:rsidRPr="003B1CC5">
        <w:rPr>
          <w:b/>
        </w:rPr>
        <w:t xml:space="preserve">URL for methodology for evidence review and grading </w:t>
      </w:r>
      <w:r w:rsidR="00C84623" w:rsidRPr="003B1CC5">
        <w:t>(</w:t>
      </w:r>
      <w:r w:rsidR="00C84623" w:rsidRPr="003B1CC5">
        <w:rPr>
          <w:i/>
        </w:rPr>
        <w:t xml:space="preserve">if </w:t>
      </w:r>
      <w:r w:rsidR="00030F43" w:rsidRPr="003B1CC5">
        <w:rPr>
          <w:i/>
        </w:rPr>
        <w:t>different from 1a.6.1</w:t>
      </w:r>
      <w:r w:rsidR="00C84623" w:rsidRPr="003B1CC5">
        <w:t>)</w:t>
      </w:r>
      <w:r w:rsidR="00C84623" w:rsidRPr="003B1CC5">
        <w:rPr>
          <w:b/>
        </w:rPr>
        <w:t>:</w:t>
      </w:r>
    </w:p>
    <w:p w14:paraId="27AD3297" w14:textId="77777777" w:rsidR="003A202B" w:rsidRPr="00015304" w:rsidRDefault="00FF48EA" w:rsidP="003A202B">
      <w:pPr>
        <w:pStyle w:val="Response"/>
      </w:pPr>
      <w:r w:rsidRPr="00144112">
        <w:rPr>
          <w:rFonts w:cstheme="minorHAnsi"/>
          <w:bCs/>
        </w:rPr>
        <w:t>Not applicable.</w:t>
      </w:r>
    </w:p>
    <w:p w14:paraId="3A7A89F2" w14:textId="77777777" w:rsidR="00C84623" w:rsidRPr="003B1CC5" w:rsidRDefault="00C84623" w:rsidP="00EE5AF6">
      <w:pPr>
        <w:ind w:left="0" w:firstLine="0"/>
      </w:pPr>
      <w:r w:rsidRPr="003B1CC5">
        <w:rPr>
          <w:b/>
          <w:i/>
          <w:highlight w:val="green"/>
        </w:rPr>
        <w:t xml:space="preserve">Complete section </w:t>
      </w:r>
      <w:hyperlink w:anchor="Section1a7" w:history="1">
        <w:r w:rsidRPr="003B1CC5">
          <w:rPr>
            <w:rStyle w:val="Hyperlink"/>
            <w:b/>
            <w:i/>
            <w:highlight w:val="green"/>
          </w:rPr>
          <w:t>1a.7</w:t>
        </w:r>
      </w:hyperlink>
    </w:p>
    <w:p w14:paraId="0A0AE082" w14:textId="77777777" w:rsidR="00C84623" w:rsidRPr="003B1CC5" w:rsidRDefault="00925F11" w:rsidP="003A202B">
      <w:pPr>
        <w:spacing w:before="240"/>
        <w:ind w:left="0" w:firstLine="0"/>
        <w:rPr>
          <w:b/>
          <w:color w:val="0000FF"/>
        </w:rPr>
      </w:pPr>
      <w:r w:rsidRPr="003B1CC5">
        <w:rPr>
          <w:b/>
          <w:iCs/>
          <w:caps/>
        </w:rPr>
        <w:lastRenderedPageBreak/>
        <w:t>_________________________</w:t>
      </w:r>
    </w:p>
    <w:p w14:paraId="5E539BAA" w14:textId="77777777" w:rsidR="00C84623" w:rsidRPr="003B1CC5" w:rsidRDefault="00C84623" w:rsidP="00EE5AF6">
      <w:pPr>
        <w:ind w:left="0" w:firstLine="0"/>
      </w:pPr>
      <w:r w:rsidRPr="003B1CC5" w:rsidDel="005D0FDB">
        <w:rPr>
          <w:b/>
          <w:color w:val="0000FF"/>
        </w:rPr>
        <w:t xml:space="preserve">1a.7. </w:t>
      </w:r>
      <w:r w:rsidRPr="003B1CC5" w:rsidDel="005D0FDB">
        <w:rPr>
          <w:b/>
        </w:rPr>
        <w:t xml:space="preserve">FINDINGS FROM SYSTEMATIC REVIEW OF BODY OF THE EVIDENCE </w:t>
      </w:r>
      <w:r w:rsidRPr="003B1CC5" w:rsidDel="005D0FDB">
        <w:rPr>
          <w:b/>
          <w:caps/>
          <w:noProof/>
        </w:rPr>
        <w:t>supporting the measure</w:t>
      </w:r>
    </w:p>
    <w:p w14:paraId="4887AAB0" w14:textId="77777777" w:rsidR="00851466" w:rsidRPr="003B1CC5" w:rsidRDefault="00851466" w:rsidP="00EE5AF6">
      <w:pPr>
        <w:ind w:left="0" w:firstLine="0"/>
        <w:rPr>
          <w:b/>
          <w:i/>
          <w:color w:val="0000FF"/>
        </w:rPr>
      </w:pPr>
      <w:r w:rsidRPr="003B1CC5">
        <w:rPr>
          <w:i/>
        </w:rPr>
        <w:t>If more than one systematic review of the evidence is identified above, you may choose to summarize the one (or more) for which the best information is available to provide a summary of the quantity, quality, and consistency of the body of evidence. Be sure to identify which review is the basis of the responses in this section and if more than one, provide a separate response for each review.</w:t>
      </w:r>
    </w:p>
    <w:p w14:paraId="17AC0B4A" w14:textId="77777777" w:rsidR="00EE5AF6" w:rsidRPr="003B1CC5" w:rsidRDefault="00EE5AF6" w:rsidP="00FF48EA">
      <w:pPr>
        <w:spacing w:before="240"/>
        <w:ind w:left="0" w:firstLine="0"/>
      </w:pPr>
      <w:r w:rsidRPr="003B1CC5">
        <w:rPr>
          <w:b/>
          <w:color w:val="0000FF"/>
        </w:rPr>
        <w:t>1</w:t>
      </w:r>
      <w:r w:rsidR="009E37BD" w:rsidRPr="003B1CC5">
        <w:rPr>
          <w:b/>
          <w:color w:val="0000FF"/>
        </w:rPr>
        <w:t>a</w:t>
      </w:r>
      <w:r w:rsidRPr="003B1CC5">
        <w:rPr>
          <w:b/>
          <w:color w:val="0000FF"/>
        </w:rPr>
        <w:t>.</w:t>
      </w:r>
      <w:r w:rsidR="00C84623" w:rsidRPr="003B1CC5">
        <w:rPr>
          <w:b/>
          <w:color w:val="0000FF"/>
        </w:rPr>
        <w:t>7.1</w:t>
      </w:r>
      <w:r w:rsidRPr="003B1CC5">
        <w:rPr>
          <w:b/>
          <w:color w:val="0000FF"/>
        </w:rPr>
        <w:t>.</w:t>
      </w:r>
      <w:r w:rsidRPr="003B1CC5">
        <w:rPr>
          <w:bCs/>
        </w:rPr>
        <w:t xml:space="preserve"> </w:t>
      </w:r>
      <w:r w:rsidRPr="003B1CC5">
        <w:rPr>
          <w:b/>
        </w:rPr>
        <w:t>What was the specific structure, treatment, intervention, service, or intermediate outcome addressed in the evidence review?</w:t>
      </w:r>
      <w:r w:rsidRPr="003B1CC5">
        <w:t xml:space="preserve"> </w:t>
      </w:r>
    </w:p>
    <w:p w14:paraId="3E39D832" w14:textId="77777777" w:rsidR="003A202B" w:rsidRPr="00015304" w:rsidRDefault="00FF48EA" w:rsidP="003A202B">
      <w:pPr>
        <w:pStyle w:val="Response"/>
      </w:pPr>
      <w:r w:rsidRPr="00144112">
        <w:rPr>
          <w:rFonts w:cstheme="minorHAnsi"/>
          <w:bCs/>
        </w:rPr>
        <w:t>Not applicable.</w:t>
      </w:r>
    </w:p>
    <w:p w14:paraId="4C27C67D" w14:textId="77777777" w:rsidR="00095EC9" w:rsidRPr="003B1CC5" w:rsidRDefault="00EE5AF6" w:rsidP="00EA79C9">
      <w:pPr>
        <w:ind w:left="0" w:firstLine="0"/>
      </w:pPr>
      <w:r w:rsidRPr="003B1CC5">
        <w:rPr>
          <w:b/>
          <w:color w:val="0000FF"/>
        </w:rPr>
        <w:t>1</w:t>
      </w:r>
      <w:r w:rsidR="009E37BD" w:rsidRPr="003B1CC5">
        <w:rPr>
          <w:b/>
          <w:color w:val="0000FF"/>
        </w:rPr>
        <w:t>a</w:t>
      </w:r>
      <w:r w:rsidRPr="003B1CC5">
        <w:rPr>
          <w:b/>
          <w:color w:val="0000FF"/>
        </w:rPr>
        <w:t>.</w:t>
      </w:r>
      <w:r w:rsidR="00C84623" w:rsidRPr="003B1CC5">
        <w:rPr>
          <w:b/>
          <w:color w:val="0000FF"/>
        </w:rPr>
        <w:t>7.2</w:t>
      </w:r>
      <w:r w:rsidRPr="003B1CC5">
        <w:rPr>
          <w:b/>
          <w:color w:val="0000FF"/>
        </w:rPr>
        <w:t>.</w:t>
      </w:r>
      <w:r w:rsidRPr="003B1CC5">
        <w:rPr>
          <w:bCs/>
        </w:rPr>
        <w:t xml:space="preserve"> </w:t>
      </w:r>
      <w:r w:rsidRPr="003B1CC5">
        <w:rPr>
          <w:b/>
        </w:rPr>
        <w:t xml:space="preserve">Grade assigned </w:t>
      </w:r>
      <w:r w:rsidR="00E746A2" w:rsidRPr="003B1CC5">
        <w:rPr>
          <w:b/>
        </w:rPr>
        <w:t xml:space="preserve">for the quality of </w:t>
      </w:r>
      <w:r w:rsidRPr="003B1CC5">
        <w:rPr>
          <w:b/>
        </w:rPr>
        <w:t xml:space="preserve">the quoted evidence </w:t>
      </w:r>
      <w:r w:rsidRPr="003B1CC5">
        <w:rPr>
          <w:b/>
          <w:u w:val="single"/>
        </w:rPr>
        <w:t>with definition</w:t>
      </w:r>
      <w:r w:rsidRPr="003B1CC5">
        <w:rPr>
          <w:b/>
        </w:rPr>
        <w:t xml:space="preserve"> of the grade</w:t>
      </w:r>
      <w:r w:rsidRPr="003B1CC5">
        <w:t xml:space="preserve">: </w:t>
      </w:r>
    </w:p>
    <w:p w14:paraId="2CF67876" w14:textId="77777777" w:rsidR="003A202B" w:rsidRPr="00015304" w:rsidRDefault="00FF48EA" w:rsidP="003A202B">
      <w:pPr>
        <w:pStyle w:val="Response"/>
      </w:pPr>
      <w:r w:rsidRPr="00144112">
        <w:rPr>
          <w:rFonts w:cstheme="minorHAnsi"/>
          <w:bCs/>
        </w:rPr>
        <w:t>Not applicable.</w:t>
      </w:r>
    </w:p>
    <w:p w14:paraId="0678128C" w14:textId="77777777" w:rsidR="00EA79C9" w:rsidRPr="003B1CC5" w:rsidRDefault="00095EC9" w:rsidP="00FF48EA">
      <w:pPr>
        <w:keepNext/>
        <w:ind w:left="0" w:firstLine="0"/>
        <w:rPr>
          <w:color w:val="0000FF"/>
        </w:rPr>
      </w:pPr>
      <w:r w:rsidRPr="003B1CC5">
        <w:rPr>
          <w:b/>
          <w:noProof/>
          <w:color w:val="0000FF"/>
        </w:rPr>
        <w:t xml:space="preserve">1a.7.3. </w:t>
      </w:r>
      <w:r w:rsidR="00EA79C9" w:rsidRPr="003B1CC5">
        <w:rPr>
          <w:b/>
        </w:rPr>
        <w:t xml:space="preserve">Provide all </w:t>
      </w:r>
      <w:r w:rsidR="00205857" w:rsidRPr="003B1CC5">
        <w:rPr>
          <w:b/>
        </w:rPr>
        <w:t xml:space="preserve">other </w:t>
      </w:r>
      <w:r w:rsidR="00EA79C9" w:rsidRPr="003B1CC5">
        <w:rPr>
          <w:b/>
        </w:rPr>
        <w:t xml:space="preserve">grades and associated definitions for strength of the evidence in the </w:t>
      </w:r>
      <w:r w:rsidR="00C54E40" w:rsidRPr="003B1CC5">
        <w:rPr>
          <w:b/>
        </w:rPr>
        <w:t xml:space="preserve">grading system. </w:t>
      </w:r>
    </w:p>
    <w:p w14:paraId="476C49DE" w14:textId="77777777" w:rsidR="003A202B" w:rsidRPr="00015304" w:rsidRDefault="00FF48EA" w:rsidP="003A202B">
      <w:pPr>
        <w:pStyle w:val="Response"/>
      </w:pPr>
      <w:r w:rsidRPr="00144112">
        <w:rPr>
          <w:rFonts w:cstheme="minorHAnsi"/>
          <w:bCs/>
        </w:rPr>
        <w:t>Not applicable.</w:t>
      </w:r>
    </w:p>
    <w:p w14:paraId="205AAEA7" w14:textId="77777777" w:rsidR="00496AF8" w:rsidRPr="003B1CC5" w:rsidRDefault="00496AF8" w:rsidP="00A623BA">
      <w:pPr>
        <w:ind w:left="432" w:hanging="432"/>
      </w:pPr>
      <w:bookmarkStart w:id="9" w:name="Section1a7"/>
      <w:bookmarkEnd w:id="9"/>
      <w:r w:rsidRPr="003B1CC5">
        <w:rPr>
          <w:b/>
          <w:noProof/>
          <w:color w:val="0000FF"/>
        </w:rPr>
        <w:t>1</w:t>
      </w:r>
      <w:r w:rsidR="00837121" w:rsidRPr="003B1CC5">
        <w:rPr>
          <w:b/>
          <w:noProof/>
          <w:color w:val="0000FF"/>
        </w:rPr>
        <w:t>a</w:t>
      </w:r>
      <w:r w:rsidRPr="003B1CC5">
        <w:rPr>
          <w:b/>
          <w:noProof/>
          <w:color w:val="0000FF"/>
        </w:rPr>
        <w:t>.</w:t>
      </w:r>
      <w:r w:rsidR="00EE5AF6" w:rsidRPr="003B1CC5">
        <w:rPr>
          <w:b/>
          <w:noProof/>
          <w:color w:val="0000FF"/>
        </w:rPr>
        <w:t>7.</w:t>
      </w:r>
      <w:r w:rsidR="00095EC9" w:rsidRPr="003B1CC5">
        <w:rPr>
          <w:b/>
          <w:noProof/>
          <w:color w:val="0000FF"/>
        </w:rPr>
        <w:t>4</w:t>
      </w:r>
      <w:r w:rsidR="00DA7FA2" w:rsidRPr="003B1CC5">
        <w:rPr>
          <w:b/>
          <w:noProof/>
          <w:color w:val="0000FF"/>
        </w:rPr>
        <w:t>.</w:t>
      </w:r>
      <w:r w:rsidRPr="003B1CC5">
        <w:rPr>
          <w:noProof/>
        </w:rPr>
        <w:t xml:space="preserve"> </w:t>
      </w:r>
      <w:r w:rsidRPr="003B1CC5">
        <w:rPr>
          <w:b/>
          <w:noProof/>
        </w:rPr>
        <w:t>What is the time period covered by the body of evidence? (</w:t>
      </w:r>
      <w:r w:rsidRPr="003B1CC5">
        <w:rPr>
          <w:b/>
          <w:i/>
          <w:noProof/>
        </w:rPr>
        <w:t>provide the date range, e.g., 1990-2010</w:t>
      </w:r>
      <w:r w:rsidRPr="003B1CC5">
        <w:rPr>
          <w:b/>
          <w:noProof/>
        </w:rPr>
        <w:t xml:space="preserve">).  </w:t>
      </w:r>
      <w:r w:rsidRPr="003B1CC5">
        <w:rPr>
          <w:b/>
        </w:rPr>
        <w:t>Date range</w:t>
      </w:r>
      <w:r w:rsidRPr="003B1CC5">
        <w:t xml:space="preserve">:  </w:t>
      </w:r>
      <w:sdt>
        <w:sdtPr>
          <w:rPr>
            <w:rStyle w:val="Style2"/>
          </w:rPr>
          <w:id w:val="-1666395719"/>
        </w:sdtPr>
        <w:sdtEndPr>
          <w:rPr>
            <w:rStyle w:val="DefaultParagraphFont"/>
            <w:color w:val="auto"/>
            <w:u w:val="none"/>
          </w:rPr>
        </w:sdtEndPr>
        <w:sdtContent>
          <w:r w:rsidR="00A623BA" w:rsidRPr="00144112">
            <w:rPr>
              <w:rFonts w:cstheme="minorHAnsi"/>
              <w:bCs/>
              <w:color w:val="0000FF"/>
            </w:rPr>
            <w:t>Not applicable.</w:t>
          </w:r>
        </w:sdtContent>
      </w:sdt>
    </w:p>
    <w:p w14:paraId="51EB10D0" w14:textId="77777777" w:rsidR="00496AF8" w:rsidRPr="003B1CC5" w:rsidRDefault="00C5180E" w:rsidP="003A202B">
      <w:pPr>
        <w:spacing w:before="240"/>
        <w:ind w:left="0" w:firstLine="0"/>
        <w:rPr>
          <w:b/>
        </w:rPr>
      </w:pPr>
      <w:r w:rsidRPr="003B1CC5">
        <w:rPr>
          <w:b/>
          <w:noProof/>
        </w:rPr>
        <w:t>QUANTITY AND QUALITY OF BODY OF EVIDENCE</w:t>
      </w:r>
    </w:p>
    <w:p w14:paraId="41F0D4BA" w14:textId="77777777" w:rsidR="009B5BEA" w:rsidRPr="003B1CC5" w:rsidRDefault="001B772D" w:rsidP="002E2177">
      <w:pPr>
        <w:ind w:left="432" w:hanging="432"/>
      </w:pPr>
      <w:r w:rsidRPr="003B1CC5">
        <w:rPr>
          <w:b/>
          <w:noProof/>
          <w:color w:val="0000FF"/>
        </w:rPr>
        <w:t>1</w:t>
      </w:r>
      <w:r w:rsidR="00837121" w:rsidRPr="003B1CC5">
        <w:rPr>
          <w:b/>
          <w:noProof/>
          <w:color w:val="0000FF"/>
        </w:rPr>
        <w:t>a</w:t>
      </w:r>
      <w:r w:rsidRPr="003B1CC5">
        <w:rPr>
          <w:b/>
          <w:noProof/>
          <w:color w:val="0000FF"/>
        </w:rPr>
        <w:t>.</w:t>
      </w:r>
      <w:r w:rsidR="00EE5AF6" w:rsidRPr="003B1CC5">
        <w:rPr>
          <w:b/>
          <w:noProof/>
          <w:color w:val="0000FF"/>
        </w:rPr>
        <w:t>7.</w:t>
      </w:r>
      <w:r w:rsidR="00095EC9" w:rsidRPr="003B1CC5">
        <w:rPr>
          <w:b/>
          <w:noProof/>
          <w:color w:val="0000FF"/>
        </w:rPr>
        <w:t>5</w:t>
      </w:r>
      <w:r w:rsidRPr="003B1CC5">
        <w:rPr>
          <w:b/>
          <w:noProof/>
          <w:color w:val="0000FF"/>
        </w:rPr>
        <w:t>.</w:t>
      </w:r>
      <w:r w:rsidRPr="003B1CC5">
        <w:rPr>
          <w:i/>
          <w:noProof/>
          <w:color w:val="0000FF"/>
        </w:rPr>
        <w:t xml:space="preserve"> </w:t>
      </w:r>
      <w:r w:rsidR="00496AF8" w:rsidRPr="003B1CC5">
        <w:rPr>
          <w:b/>
          <w:noProof/>
        </w:rPr>
        <w:t>How many and what type of study designs are in</w:t>
      </w:r>
      <w:r w:rsidR="006F760B" w:rsidRPr="003B1CC5">
        <w:rPr>
          <w:b/>
          <w:noProof/>
        </w:rPr>
        <w:t>c</w:t>
      </w:r>
      <w:r w:rsidR="00496AF8" w:rsidRPr="003B1CC5">
        <w:rPr>
          <w:b/>
          <w:noProof/>
        </w:rPr>
        <w:t>luded in the body of evidence</w:t>
      </w:r>
      <w:r w:rsidR="00496AF8" w:rsidRPr="003B1CC5">
        <w:rPr>
          <w:noProof/>
        </w:rPr>
        <w:t>? (</w:t>
      </w:r>
      <w:r w:rsidR="00496AF8" w:rsidRPr="003B1CC5">
        <w:rPr>
          <w:i/>
          <w:noProof/>
        </w:rPr>
        <w:t>e.g., 3 randomized controlled trials and 1 observational study</w:t>
      </w:r>
      <w:r w:rsidR="00496AF8" w:rsidRPr="003B1CC5">
        <w:rPr>
          <w:noProof/>
        </w:rPr>
        <w:t>)</w:t>
      </w:r>
      <w:r w:rsidR="009E37BD" w:rsidRPr="003B1CC5">
        <w:rPr>
          <w:noProof/>
        </w:rPr>
        <w:t xml:space="preserve"> </w:t>
      </w:r>
    </w:p>
    <w:p w14:paraId="4F1DC341" w14:textId="77777777" w:rsidR="003A202B" w:rsidRPr="00015304" w:rsidRDefault="00A623BA" w:rsidP="003A202B">
      <w:pPr>
        <w:pStyle w:val="Response"/>
      </w:pPr>
      <w:r w:rsidRPr="00144112">
        <w:rPr>
          <w:rFonts w:cstheme="minorHAnsi"/>
          <w:bCs/>
        </w:rPr>
        <w:t>Not applicable.</w:t>
      </w:r>
    </w:p>
    <w:p w14:paraId="43D86CBB" w14:textId="77777777" w:rsidR="00496AF8" w:rsidRPr="003B1CC5" w:rsidRDefault="001B772D" w:rsidP="002E2177">
      <w:pPr>
        <w:ind w:left="432" w:hanging="432"/>
        <w:rPr>
          <w:iCs/>
        </w:rPr>
      </w:pPr>
      <w:r w:rsidRPr="003B1CC5">
        <w:rPr>
          <w:b/>
          <w:color w:val="0000FF"/>
        </w:rPr>
        <w:t>1</w:t>
      </w:r>
      <w:r w:rsidR="00837121" w:rsidRPr="003B1CC5">
        <w:rPr>
          <w:b/>
          <w:color w:val="0000FF"/>
        </w:rPr>
        <w:t>a</w:t>
      </w:r>
      <w:r w:rsidRPr="003B1CC5">
        <w:rPr>
          <w:b/>
          <w:color w:val="0000FF"/>
        </w:rPr>
        <w:t>.</w:t>
      </w:r>
      <w:r w:rsidR="00EE5AF6" w:rsidRPr="003B1CC5">
        <w:rPr>
          <w:b/>
          <w:color w:val="0000FF"/>
        </w:rPr>
        <w:t>7.</w:t>
      </w:r>
      <w:r w:rsidR="00095EC9" w:rsidRPr="003B1CC5">
        <w:rPr>
          <w:b/>
          <w:color w:val="0000FF"/>
        </w:rPr>
        <w:t>6</w:t>
      </w:r>
      <w:r w:rsidRPr="003B1CC5">
        <w:rPr>
          <w:b/>
          <w:color w:val="0000FF"/>
        </w:rPr>
        <w:t>.</w:t>
      </w:r>
      <w:r w:rsidRPr="003B1CC5">
        <w:t xml:space="preserve"> </w:t>
      </w:r>
      <w:r w:rsidR="00496AF8" w:rsidRPr="003B1CC5">
        <w:rPr>
          <w:b/>
        </w:rPr>
        <w:t xml:space="preserve">What is the overall quality of evidence </w:t>
      </w:r>
      <w:r w:rsidR="00496AF8" w:rsidRPr="003B1CC5">
        <w:rPr>
          <w:b/>
          <w:u w:val="single"/>
        </w:rPr>
        <w:t>across studies</w:t>
      </w:r>
      <w:r w:rsidR="00496AF8" w:rsidRPr="003B1CC5">
        <w:rPr>
          <w:b/>
        </w:rPr>
        <w:t xml:space="preserve"> in the body of evidence</w:t>
      </w:r>
      <w:r w:rsidR="00496AF8" w:rsidRPr="003B1CC5">
        <w:t>? (</w:t>
      </w:r>
      <w:r w:rsidR="006709EB" w:rsidRPr="003B1CC5">
        <w:rPr>
          <w:i/>
        </w:rPr>
        <w:t xml:space="preserve">discuss the </w:t>
      </w:r>
      <w:r w:rsidR="00496AF8" w:rsidRPr="003B1CC5">
        <w:rPr>
          <w:i/>
        </w:rPr>
        <w:t xml:space="preserve">certainty or confidence in the estimates of effect </w:t>
      </w:r>
      <w:r w:rsidR="0039609A" w:rsidRPr="003B1CC5">
        <w:rPr>
          <w:i/>
        </w:rPr>
        <w:t xml:space="preserve">particularly in relation </w:t>
      </w:r>
      <w:r w:rsidR="00496AF8" w:rsidRPr="003B1CC5">
        <w:rPr>
          <w:i/>
        </w:rPr>
        <w:t>to study factor</w:t>
      </w:r>
      <w:r w:rsidR="000160E6" w:rsidRPr="003B1CC5">
        <w:rPr>
          <w:i/>
        </w:rPr>
        <w:t xml:space="preserve">s such as design flaws, </w:t>
      </w:r>
      <w:r w:rsidR="00E57BE2" w:rsidRPr="003B1CC5">
        <w:rPr>
          <w:i/>
        </w:rPr>
        <w:t xml:space="preserve">imprecision due to </w:t>
      </w:r>
      <w:r w:rsidR="000160E6" w:rsidRPr="003B1CC5">
        <w:rPr>
          <w:i/>
        </w:rPr>
        <w:t xml:space="preserve">small numbers, indirectness </w:t>
      </w:r>
      <w:r w:rsidR="00E57BE2" w:rsidRPr="003B1CC5">
        <w:rPr>
          <w:i/>
        </w:rPr>
        <w:t xml:space="preserve">of studies </w:t>
      </w:r>
      <w:r w:rsidR="000160E6" w:rsidRPr="003B1CC5">
        <w:rPr>
          <w:i/>
        </w:rPr>
        <w:t>to the measure focus or target population</w:t>
      </w:r>
      <w:r w:rsidR="00496AF8" w:rsidRPr="003B1CC5">
        <w:rPr>
          <w:iCs/>
        </w:rPr>
        <w:t>)</w:t>
      </w:r>
      <w:r w:rsidR="000D649E" w:rsidRPr="003B1CC5">
        <w:rPr>
          <w:iCs/>
        </w:rPr>
        <w:t xml:space="preserve">  </w:t>
      </w:r>
    </w:p>
    <w:p w14:paraId="60D00CC9" w14:textId="77777777" w:rsidR="003A202B" w:rsidRPr="00015304" w:rsidRDefault="00A623BA" w:rsidP="003A202B">
      <w:pPr>
        <w:pStyle w:val="Response"/>
      </w:pPr>
      <w:r w:rsidRPr="00144112">
        <w:rPr>
          <w:rFonts w:cstheme="minorHAnsi"/>
          <w:bCs/>
        </w:rPr>
        <w:t>Not applicable.</w:t>
      </w:r>
    </w:p>
    <w:p w14:paraId="28876678" w14:textId="77777777" w:rsidR="00496AF8" w:rsidRPr="003B1CC5" w:rsidRDefault="00C5180E" w:rsidP="002E2177">
      <w:pPr>
        <w:ind w:left="0" w:firstLine="0"/>
        <w:rPr>
          <w:b/>
        </w:rPr>
      </w:pPr>
      <w:r w:rsidRPr="003B1CC5">
        <w:rPr>
          <w:b/>
        </w:rPr>
        <w:t>ESTIMATES OF BENEFIT AND CONSISTENCY ACROSS STUDIES IN BODY OF EVIDENCE</w:t>
      </w:r>
    </w:p>
    <w:p w14:paraId="6D72CF33" w14:textId="77777777" w:rsidR="00496AF8" w:rsidRPr="003B1CC5" w:rsidRDefault="001B772D" w:rsidP="002E2177">
      <w:pPr>
        <w:ind w:left="432" w:hanging="432"/>
      </w:pPr>
      <w:r w:rsidRPr="003B1CC5">
        <w:rPr>
          <w:b/>
          <w:color w:val="0000FF"/>
        </w:rPr>
        <w:t>1</w:t>
      </w:r>
      <w:r w:rsidR="00837121" w:rsidRPr="003B1CC5">
        <w:rPr>
          <w:b/>
          <w:color w:val="0000FF"/>
        </w:rPr>
        <w:t>a</w:t>
      </w:r>
      <w:r w:rsidRPr="003B1CC5">
        <w:rPr>
          <w:b/>
          <w:color w:val="0000FF"/>
        </w:rPr>
        <w:t>.</w:t>
      </w:r>
      <w:r w:rsidR="00EE5AF6" w:rsidRPr="003B1CC5">
        <w:rPr>
          <w:b/>
          <w:color w:val="0000FF"/>
        </w:rPr>
        <w:t>7.</w:t>
      </w:r>
      <w:r w:rsidR="00095EC9" w:rsidRPr="003B1CC5">
        <w:rPr>
          <w:b/>
          <w:color w:val="0000FF"/>
        </w:rPr>
        <w:t>7</w:t>
      </w:r>
      <w:r w:rsidRPr="003B1CC5">
        <w:rPr>
          <w:b/>
          <w:color w:val="0000FF"/>
        </w:rPr>
        <w:t>.</w:t>
      </w:r>
      <w:r w:rsidRPr="003B1CC5">
        <w:t xml:space="preserve"> </w:t>
      </w:r>
      <w:r w:rsidR="00496AF8" w:rsidRPr="003B1CC5">
        <w:rPr>
          <w:b/>
        </w:rPr>
        <w:t xml:space="preserve">What are </w:t>
      </w:r>
      <w:r w:rsidR="007D5DC6" w:rsidRPr="003B1CC5">
        <w:rPr>
          <w:b/>
        </w:rPr>
        <w:t>the estimates</w:t>
      </w:r>
      <w:r w:rsidR="00496AF8" w:rsidRPr="003B1CC5">
        <w:rPr>
          <w:b/>
        </w:rPr>
        <w:t xml:space="preserve"> of benefit—magnitude and direction of effect on outcome</w:t>
      </w:r>
      <w:r w:rsidR="00734949" w:rsidRPr="003B1CC5">
        <w:rPr>
          <w:b/>
        </w:rPr>
        <w:t>(s)</w:t>
      </w:r>
      <w:r w:rsidR="00496AF8" w:rsidRPr="003B1CC5">
        <w:rPr>
          <w:b/>
        </w:rPr>
        <w:t xml:space="preserve"> </w:t>
      </w:r>
      <w:r w:rsidR="00496AF8" w:rsidRPr="003B1CC5">
        <w:rPr>
          <w:b/>
          <w:u w:val="single"/>
        </w:rPr>
        <w:t>across studies</w:t>
      </w:r>
      <w:r w:rsidR="00496AF8" w:rsidRPr="003B1CC5">
        <w:rPr>
          <w:b/>
        </w:rPr>
        <w:t xml:space="preserve"> in the body of evidence</w:t>
      </w:r>
      <w:r w:rsidR="00496AF8" w:rsidRPr="003B1CC5">
        <w:t>?</w:t>
      </w:r>
      <w:r w:rsidR="002A6777" w:rsidRPr="003B1CC5">
        <w:t xml:space="preserve"> (</w:t>
      </w:r>
      <w:r w:rsidR="002A6777" w:rsidRPr="003B1CC5">
        <w:rPr>
          <w:i/>
        </w:rPr>
        <w:t xml:space="preserve">e.g., </w:t>
      </w:r>
      <w:r w:rsidR="000160E6" w:rsidRPr="003B1CC5">
        <w:rPr>
          <w:i/>
        </w:rPr>
        <w:t xml:space="preserve">ranges of percentages or odds ratios for </w:t>
      </w:r>
      <w:r w:rsidR="0068184A" w:rsidRPr="003B1CC5">
        <w:rPr>
          <w:i/>
        </w:rPr>
        <w:t xml:space="preserve">improvement/ </w:t>
      </w:r>
      <w:r w:rsidR="007D5DC6" w:rsidRPr="003B1CC5">
        <w:rPr>
          <w:i/>
        </w:rPr>
        <w:t>decline across</w:t>
      </w:r>
      <w:r w:rsidR="005B0D18" w:rsidRPr="003B1CC5">
        <w:rPr>
          <w:i/>
        </w:rPr>
        <w:t xml:space="preserve"> studies, </w:t>
      </w:r>
      <w:r w:rsidR="0068184A" w:rsidRPr="003B1CC5">
        <w:rPr>
          <w:i/>
        </w:rPr>
        <w:t>results of meta-analysis, and statistical significance</w:t>
      </w:r>
      <w:r w:rsidR="005B0D18" w:rsidRPr="003B1CC5">
        <w:t>)</w:t>
      </w:r>
      <w:r w:rsidR="000D649E" w:rsidRPr="003B1CC5">
        <w:t xml:space="preserve">  </w:t>
      </w:r>
    </w:p>
    <w:p w14:paraId="47E17E74" w14:textId="77777777" w:rsidR="00C23694" w:rsidRPr="00F66657" w:rsidRDefault="00C23694" w:rsidP="00F66657">
      <w:pPr>
        <w:pStyle w:val="Response"/>
        <w:spacing w:before="0" w:after="0"/>
        <w:rPr>
          <w:rFonts w:cstheme="minorHAnsi"/>
          <w:b/>
        </w:rPr>
      </w:pPr>
      <w:r w:rsidRPr="00F66657">
        <w:rPr>
          <w:rFonts w:cstheme="minorHAnsi"/>
          <w:b/>
        </w:rPr>
        <w:t>Potential Benefits</w:t>
      </w:r>
    </w:p>
    <w:p w14:paraId="30BD0D98" w14:textId="77777777" w:rsidR="00C23694" w:rsidRPr="00F66657" w:rsidRDefault="00C23694" w:rsidP="00F66657">
      <w:pPr>
        <w:pStyle w:val="Response"/>
        <w:spacing w:before="0" w:after="0"/>
        <w:rPr>
          <w:rFonts w:cstheme="minorHAnsi"/>
          <w:b/>
        </w:rPr>
      </w:pPr>
      <w:r w:rsidRPr="00F66657">
        <w:rPr>
          <w:rFonts w:cstheme="minorHAnsi"/>
          <w:b/>
        </w:rPr>
        <w:t>Patient</w:t>
      </w:r>
    </w:p>
    <w:p w14:paraId="5FBF57CF" w14:textId="77777777" w:rsidR="00C23694" w:rsidRPr="00F66657" w:rsidRDefault="00C23694" w:rsidP="00F66657">
      <w:pPr>
        <w:pStyle w:val="Response"/>
        <w:numPr>
          <w:ilvl w:val="0"/>
          <w:numId w:val="15"/>
        </w:numPr>
        <w:spacing w:before="0" w:after="0"/>
        <w:rPr>
          <w:rFonts w:cstheme="minorHAnsi"/>
          <w:bCs/>
        </w:rPr>
      </w:pPr>
      <w:r w:rsidRPr="00F66657">
        <w:rPr>
          <w:rFonts w:cstheme="minorHAnsi"/>
          <w:bCs/>
        </w:rPr>
        <w:t>Freedom from restraints</w:t>
      </w:r>
    </w:p>
    <w:p w14:paraId="4A988700" w14:textId="77777777" w:rsidR="00C23694" w:rsidRPr="00F66657" w:rsidRDefault="00C23694" w:rsidP="00F66657">
      <w:pPr>
        <w:pStyle w:val="Response"/>
        <w:numPr>
          <w:ilvl w:val="0"/>
          <w:numId w:val="15"/>
        </w:numPr>
        <w:spacing w:before="0" w:after="0"/>
        <w:rPr>
          <w:rFonts w:cstheme="minorHAnsi"/>
          <w:bCs/>
        </w:rPr>
      </w:pPr>
      <w:r w:rsidRPr="00F66657">
        <w:rPr>
          <w:rFonts w:cstheme="minorHAnsi"/>
          <w:bCs/>
        </w:rPr>
        <w:t>Physical restraints used only as a last resort</w:t>
      </w:r>
    </w:p>
    <w:p w14:paraId="587FECEE" w14:textId="77777777" w:rsidR="00C23694" w:rsidRPr="00F66657" w:rsidRDefault="00C23694" w:rsidP="00F66657">
      <w:pPr>
        <w:pStyle w:val="Response"/>
        <w:spacing w:before="0" w:after="0"/>
        <w:rPr>
          <w:rFonts w:cstheme="minorHAnsi"/>
          <w:b/>
        </w:rPr>
      </w:pPr>
      <w:r w:rsidRPr="00F66657">
        <w:rPr>
          <w:rFonts w:cstheme="minorHAnsi"/>
          <w:b/>
        </w:rPr>
        <w:t>Nursing Staff</w:t>
      </w:r>
    </w:p>
    <w:p w14:paraId="3EB14FCF" w14:textId="77777777" w:rsidR="00C23694" w:rsidRPr="00F66657" w:rsidRDefault="00C23694" w:rsidP="00F66657">
      <w:pPr>
        <w:pStyle w:val="Response"/>
        <w:numPr>
          <w:ilvl w:val="0"/>
          <w:numId w:val="16"/>
        </w:numPr>
        <w:spacing w:before="0" w:after="0"/>
        <w:rPr>
          <w:rFonts w:cstheme="minorHAnsi"/>
          <w:bCs/>
        </w:rPr>
      </w:pPr>
      <w:r w:rsidRPr="00F66657">
        <w:rPr>
          <w:rFonts w:cstheme="minorHAnsi"/>
          <w:bCs/>
        </w:rPr>
        <w:t>Accurate assessment of patients who are at risk for use of physical restraint</w:t>
      </w:r>
    </w:p>
    <w:p w14:paraId="334FA0E0" w14:textId="77777777" w:rsidR="00C23694" w:rsidRPr="00F66657" w:rsidRDefault="00C23694" w:rsidP="00F66657">
      <w:pPr>
        <w:pStyle w:val="Response"/>
        <w:numPr>
          <w:ilvl w:val="0"/>
          <w:numId w:val="16"/>
        </w:numPr>
        <w:spacing w:before="0" w:after="0"/>
        <w:rPr>
          <w:rFonts w:cstheme="minorHAnsi"/>
          <w:bCs/>
        </w:rPr>
      </w:pPr>
      <w:r w:rsidRPr="00F66657">
        <w:rPr>
          <w:rFonts w:cstheme="minorHAnsi"/>
          <w:bCs/>
        </w:rPr>
        <w:t>Use of physical restraints only when less restrictive mechanisms have been determined to be ineffective</w:t>
      </w:r>
    </w:p>
    <w:p w14:paraId="10DB81B4" w14:textId="77777777" w:rsidR="00C23694" w:rsidRPr="00F66657" w:rsidRDefault="00C23694" w:rsidP="00F66657">
      <w:pPr>
        <w:pStyle w:val="Response"/>
        <w:numPr>
          <w:ilvl w:val="0"/>
          <w:numId w:val="16"/>
        </w:numPr>
        <w:spacing w:before="0" w:after="0"/>
        <w:rPr>
          <w:rFonts w:cstheme="minorHAnsi"/>
          <w:bCs/>
        </w:rPr>
      </w:pPr>
      <w:r w:rsidRPr="00F66657">
        <w:rPr>
          <w:rFonts w:cstheme="minorHAnsi"/>
          <w:bCs/>
        </w:rPr>
        <w:lastRenderedPageBreak/>
        <w:t>Increased use of nonrestraint, safety alternatives</w:t>
      </w:r>
    </w:p>
    <w:p w14:paraId="500B7F13" w14:textId="77777777" w:rsidR="00C23694" w:rsidRPr="00F66657" w:rsidRDefault="00C23694" w:rsidP="00F66657">
      <w:pPr>
        <w:pStyle w:val="Response"/>
        <w:spacing w:before="0" w:after="0"/>
        <w:rPr>
          <w:rFonts w:cstheme="minorHAnsi"/>
          <w:b/>
        </w:rPr>
      </w:pPr>
      <w:r w:rsidRPr="00F66657">
        <w:rPr>
          <w:rFonts w:cstheme="minorHAnsi"/>
          <w:b/>
        </w:rPr>
        <w:t>Organization</w:t>
      </w:r>
    </w:p>
    <w:p w14:paraId="6416EDF1" w14:textId="77777777" w:rsidR="00C23694" w:rsidRPr="00F66657" w:rsidRDefault="00C23694" w:rsidP="00F66657">
      <w:pPr>
        <w:pStyle w:val="Response"/>
        <w:numPr>
          <w:ilvl w:val="0"/>
          <w:numId w:val="17"/>
        </w:numPr>
        <w:spacing w:before="0" w:after="0"/>
        <w:rPr>
          <w:rFonts w:cstheme="minorHAnsi"/>
          <w:bCs/>
        </w:rPr>
      </w:pPr>
      <w:r w:rsidRPr="00F66657">
        <w:rPr>
          <w:rFonts w:cstheme="minorHAnsi"/>
          <w:bCs/>
        </w:rPr>
        <w:t>Decrease in incidence and/or prevalence of restraints</w:t>
      </w:r>
    </w:p>
    <w:p w14:paraId="5EB321EC" w14:textId="77777777" w:rsidR="00C23694" w:rsidRPr="00F66657" w:rsidRDefault="00C23694" w:rsidP="00F66657">
      <w:pPr>
        <w:pStyle w:val="Response"/>
        <w:numPr>
          <w:ilvl w:val="0"/>
          <w:numId w:val="17"/>
        </w:numPr>
        <w:spacing w:before="0" w:after="0" w:line="480" w:lineRule="auto"/>
        <w:rPr>
          <w:rFonts w:cstheme="minorHAnsi"/>
          <w:bCs/>
        </w:rPr>
      </w:pPr>
      <w:r w:rsidRPr="00F66657">
        <w:rPr>
          <w:rFonts w:cstheme="minorHAnsi"/>
          <w:bCs/>
        </w:rPr>
        <w:t>No increase of falls, agitated behavior, and patient-initiated removal of medical devices</w:t>
      </w:r>
    </w:p>
    <w:p w14:paraId="1BFE7D41" w14:textId="43687F7A" w:rsidR="00F66657" w:rsidRDefault="00C23694" w:rsidP="002E2177">
      <w:pPr>
        <w:ind w:left="0" w:firstLine="0"/>
        <w:rPr>
          <w:rFonts w:cstheme="minorHAnsi"/>
          <w:bCs/>
          <w:color w:val="0000FF"/>
        </w:rPr>
      </w:pPr>
      <w:r w:rsidRPr="00F66657">
        <w:rPr>
          <w:rFonts w:cstheme="minorHAnsi"/>
          <w:bCs/>
          <w:color w:val="0000FF"/>
        </w:rPr>
        <w:t>Available from</w:t>
      </w:r>
      <w:r>
        <w:rPr>
          <w:rFonts w:cstheme="minorHAnsi"/>
          <w:bCs/>
        </w:rPr>
        <w:t xml:space="preserve"> </w:t>
      </w:r>
      <w:hyperlink r:id="rId25" w:anchor="Section427" w:history="1">
        <w:r w:rsidR="00F66657" w:rsidRPr="00886B75">
          <w:rPr>
            <w:rStyle w:val="Hyperlink"/>
            <w:rFonts w:cstheme="minorHAnsi"/>
            <w:bCs/>
          </w:rPr>
          <w:t>http://www.guideline.gov/content.aspx?id=43934&amp;search=restraints#Section427</w:t>
        </w:r>
      </w:hyperlink>
    </w:p>
    <w:p w14:paraId="1AEF550C" w14:textId="77777777" w:rsidR="00F66657" w:rsidRDefault="00F66657" w:rsidP="002E2177">
      <w:pPr>
        <w:ind w:left="0" w:firstLine="0"/>
        <w:rPr>
          <w:rFonts w:cstheme="minorHAnsi"/>
          <w:bCs/>
          <w:color w:val="0000FF"/>
        </w:rPr>
      </w:pPr>
    </w:p>
    <w:p w14:paraId="237F638D" w14:textId="0D17F49E" w:rsidR="00496AF8" w:rsidRDefault="001B772D" w:rsidP="002E2177">
      <w:pPr>
        <w:ind w:left="0" w:firstLine="0"/>
      </w:pPr>
      <w:r w:rsidRPr="003B1CC5">
        <w:rPr>
          <w:b/>
          <w:color w:val="0000FF"/>
        </w:rPr>
        <w:t>1</w:t>
      </w:r>
      <w:r w:rsidR="00837121" w:rsidRPr="003B1CC5">
        <w:rPr>
          <w:b/>
          <w:color w:val="0000FF"/>
        </w:rPr>
        <w:t>a</w:t>
      </w:r>
      <w:r w:rsidRPr="003B1CC5">
        <w:rPr>
          <w:b/>
          <w:color w:val="0000FF"/>
        </w:rPr>
        <w:t>.</w:t>
      </w:r>
      <w:r w:rsidR="00EE5AF6" w:rsidRPr="003B1CC5">
        <w:rPr>
          <w:b/>
          <w:color w:val="0000FF"/>
        </w:rPr>
        <w:t>7.</w:t>
      </w:r>
      <w:r w:rsidR="00095EC9" w:rsidRPr="003B1CC5">
        <w:rPr>
          <w:b/>
          <w:color w:val="0000FF"/>
        </w:rPr>
        <w:t>8</w:t>
      </w:r>
      <w:r w:rsidRPr="003B1CC5">
        <w:rPr>
          <w:b/>
          <w:color w:val="0000FF"/>
        </w:rPr>
        <w:t>.</w:t>
      </w:r>
      <w:r w:rsidRPr="003B1CC5">
        <w:t xml:space="preserve"> </w:t>
      </w:r>
      <w:r w:rsidR="00496AF8" w:rsidRPr="003B1CC5">
        <w:rPr>
          <w:b/>
        </w:rPr>
        <w:t>What harms were studied and how do they affect the net benefit</w:t>
      </w:r>
      <w:r w:rsidR="00EE1F87" w:rsidRPr="003B1CC5" w:rsidDel="00EE1F87">
        <w:rPr>
          <w:b/>
        </w:rPr>
        <w:t xml:space="preserve"> </w:t>
      </w:r>
      <w:r w:rsidR="00EE1F87" w:rsidRPr="003B1CC5">
        <w:rPr>
          <w:b/>
        </w:rPr>
        <w:t>(</w:t>
      </w:r>
      <w:r w:rsidR="00496AF8" w:rsidRPr="003B1CC5">
        <w:rPr>
          <w:b/>
        </w:rPr>
        <w:t>benefits over harms</w:t>
      </w:r>
      <w:r w:rsidR="00EE1F87" w:rsidRPr="003B1CC5">
        <w:rPr>
          <w:b/>
        </w:rPr>
        <w:t>)</w:t>
      </w:r>
      <w:r w:rsidR="00496AF8" w:rsidRPr="003B1CC5">
        <w:rPr>
          <w:b/>
        </w:rPr>
        <w:t>?</w:t>
      </w:r>
      <w:r w:rsidR="00D14F0B" w:rsidRPr="003B1CC5">
        <w:t xml:space="preserve"> </w:t>
      </w:r>
    </w:p>
    <w:p w14:paraId="71EB9801" w14:textId="76335A24" w:rsidR="001F383B" w:rsidRPr="00633088" w:rsidRDefault="001F383B" w:rsidP="001F383B">
      <w:pPr>
        <w:pStyle w:val="Response"/>
        <w:rPr>
          <w:rFonts w:cstheme="minorHAnsi"/>
          <w:bCs/>
        </w:rPr>
      </w:pPr>
      <w:r w:rsidRPr="00633088">
        <w:rPr>
          <w:rFonts w:cstheme="minorHAnsi"/>
          <w:bCs/>
        </w:rPr>
        <w:t>No increase of falls, agitated behavior, and patient-initiated removal of medical devices</w:t>
      </w:r>
      <w:r>
        <w:rPr>
          <w:rFonts w:cstheme="minorHAnsi"/>
          <w:bCs/>
        </w:rPr>
        <w:t xml:space="preserve"> was observed. </w:t>
      </w:r>
    </w:p>
    <w:p w14:paraId="691ACE05" w14:textId="77777777" w:rsidR="00496AF8" w:rsidRPr="003B1CC5" w:rsidRDefault="00C5180E" w:rsidP="00A623BA">
      <w:pPr>
        <w:spacing w:before="240"/>
        <w:ind w:left="0" w:firstLine="0"/>
        <w:rPr>
          <w:b/>
          <w:noProof/>
        </w:rPr>
      </w:pPr>
      <w:r w:rsidRPr="003B1CC5">
        <w:rPr>
          <w:b/>
          <w:noProof/>
        </w:rPr>
        <w:t>UPDATE TO THE SYSTEMATIC REVIEW(S) OF THE BODY OF EVIDENCE</w:t>
      </w:r>
    </w:p>
    <w:p w14:paraId="445E7FB1" w14:textId="77777777" w:rsidR="00496AF8" w:rsidRPr="003B1CC5" w:rsidRDefault="001B772D" w:rsidP="002E2177">
      <w:pPr>
        <w:ind w:left="432" w:hanging="432"/>
      </w:pPr>
      <w:r w:rsidRPr="003B1CC5">
        <w:rPr>
          <w:b/>
          <w:noProof/>
          <w:color w:val="0000FF"/>
        </w:rPr>
        <w:t>1</w:t>
      </w:r>
      <w:r w:rsidR="00837121" w:rsidRPr="003B1CC5">
        <w:rPr>
          <w:b/>
          <w:noProof/>
          <w:color w:val="0000FF"/>
        </w:rPr>
        <w:t>a</w:t>
      </w:r>
      <w:r w:rsidRPr="003B1CC5">
        <w:rPr>
          <w:b/>
          <w:noProof/>
          <w:color w:val="0000FF"/>
        </w:rPr>
        <w:t>.</w:t>
      </w:r>
      <w:r w:rsidR="00773485" w:rsidRPr="003B1CC5">
        <w:rPr>
          <w:b/>
          <w:noProof/>
          <w:color w:val="0000FF"/>
        </w:rPr>
        <w:t>7.</w:t>
      </w:r>
      <w:r w:rsidR="00C84623" w:rsidRPr="003B1CC5">
        <w:rPr>
          <w:b/>
          <w:noProof/>
          <w:color w:val="0000FF"/>
        </w:rPr>
        <w:t>9</w:t>
      </w:r>
      <w:r w:rsidRPr="003B1CC5">
        <w:rPr>
          <w:b/>
          <w:noProof/>
          <w:color w:val="0000FF"/>
        </w:rPr>
        <w:t>.</w:t>
      </w:r>
      <w:r w:rsidRPr="003B1CC5">
        <w:rPr>
          <w:noProof/>
        </w:rPr>
        <w:t xml:space="preserve"> </w:t>
      </w:r>
      <w:r w:rsidR="00837121" w:rsidRPr="003B1CC5">
        <w:rPr>
          <w:b/>
          <w:noProof/>
        </w:rPr>
        <w:t xml:space="preserve">If </w:t>
      </w:r>
      <w:r w:rsidR="00496AF8" w:rsidRPr="003B1CC5">
        <w:rPr>
          <w:b/>
          <w:noProof/>
        </w:rPr>
        <w:t>new studies have been conducted</w:t>
      </w:r>
      <w:r w:rsidR="00837121" w:rsidRPr="003B1CC5">
        <w:rPr>
          <w:b/>
          <w:noProof/>
        </w:rPr>
        <w:t xml:space="preserve"> since the systematic review </w:t>
      </w:r>
      <w:r w:rsidR="00496AF8" w:rsidRPr="003B1CC5">
        <w:rPr>
          <w:b/>
          <w:noProof/>
        </w:rPr>
        <w:t>of the body of evidence</w:t>
      </w:r>
      <w:r w:rsidR="0094689F" w:rsidRPr="003B1CC5">
        <w:rPr>
          <w:b/>
          <w:noProof/>
        </w:rPr>
        <w:t xml:space="preserve">, provide for </w:t>
      </w:r>
      <w:r w:rsidR="00496AF8" w:rsidRPr="003B1CC5">
        <w:rPr>
          <w:b/>
          <w:noProof/>
          <w:u w:val="single"/>
        </w:rPr>
        <w:t>each</w:t>
      </w:r>
      <w:r w:rsidR="00496AF8" w:rsidRPr="003B1CC5">
        <w:rPr>
          <w:b/>
          <w:noProof/>
        </w:rPr>
        <w:t xml:space="preserve"> </w:t>
      </w:r>
      <w:r w:rsidR="002875E9" w:rsidRPr="003B1CC5">
        <w:rPr>
          <w:b/>
          <w:noProof/>
        </w:rPr>
        <w:t xml:space="preserve">new </w:t>
      </w:r>
      <w:r w:rsidR="0094689F" w:rsidRPr="003B1CC5">
        <w:rPr>
          <w:b/>
          <w:noProof/>
        </w:rPr>
        <w:t>study</w:t>
      </w:r>
      <w:r w:rsidR="00496AF8" w:rsidRPr="003B1CC5">
        <w:rPr>
          <w:b/>
          <w:noProof/>
        </w:rPr>
        <w:t xml:space="preserve">: </w:t>
      </w:r>
      <w:r w:rsidR="006709EB" w:rsidRPr="003B1CC5">
        <w:rPr>
          <w:b/>
          <w:noProof/>
        </w:rPr>
        <w:t>1</w:t>
      </w:r>
      <w:r w:rsidR="00496AF8" w:rsidRPr="003B1CC5">
        <w:rPr>
          <w:b/>
          <w:noProof/>
        </w:rPr>
        <w:t>) citation, 2) description, 3) results, 4) impact on conclusions of systematic review</w:t>
      </w:r>
      <w:r w:rsidR="00496AF8" w:rsidRPr="003B1CC5">
        <w:rPr>
          <w:noProof/>
        </w:rPr>
        <w:t>.</w:t>
      </w:r>
      <w:r w:rsidR="000D649E" w:rsidRPr="003B1CC5">
        <w:rPr>
          <w:noProof/>
        </w:rPr>
        <w:t xml:space="preserve">  </w:t>
      </w:r>
    </w:p>
    <w:p w14:paraId="78557606" w14:textId="77777777" w:rsidR="00837121" w:rsidRPr="003B1CC5" w:rsidRDefault="00837121" w:rsidP="00A623BA">
      <w:pPr>
        <w:spacing w:before="240"/>
        <w:ind w:left="0" w:firstLine="0"/>
        <w:rPr>
          <w:b/>
        </w:rPr>
      </w:pPr>
      <w:bookmarkStart w:id="10" w:name="Section1a8"/>
      <w:bookmarkEnd w:id="10"/>
      <w:r w:rsidRPr="003B1CC5">
        <w:rPr>
          <w:b/>
          <w:color w:val="0000FF"/>
        </w:rPr>
        <w:t xml:space="preserve">1a.8 </w:t>
      </w:r>
      <w:r w:rsidRPr="003B1CC5">
        <w:rPr>
          <w:b/>
        </w:rPr>
        <w:t>OTHER SOURCE OF EVIDENCE</w:t>
      </w:r>
    </w:p>
    <w:p w14:paraId="019DC463" w14:textId="77777777" w:rsidR="00837121" w:rsidRPr="003B1CC5" w:rsidRDefault="00837121" w:rsidP="002E2177">
      <w:pPr>
        <w:ind w:left="0" w:firstLine="0"/>
        <w:rPr>
          <w:i/>
        </w:rPr>
      </w:pPr>
      <w:r w:rsidRPr="003B1CC5">
        <w:rPr>
          <w:i/>
        </w:rPr>
        <w:t xml:space="preserve">If source of evidence is </w:t>
      </w:r>
      <w:r w:rsidR="002B06BD" w:rsidRPr="003B1CC5">
        <w:rPr>
          <w:i/>
        </w:rPr>
        <w:t xml:space="preserve">NOT </w:t>
      </w:r>
      <w:r w:rsidRPr="003B1CC5">
        <w:rPr>
          <w:i/>
        </w:rPr>
        <w:t xml:space="preserve">from a clinical practice guideline, USPSTF, or systematic review, please describe the evidence on which you are basing </w:t>
      </w:r>
      <w:r w:rsidR="00EE1F87" w:rsidRPr="003B1CC5">
        <w:rPr>
          <w:i/>
        </w:rPr>
        <w:t xml:space="preserve">the </w:t>
      </w:r>
      <w:r w:rsidRPr="003B1CC5">
        <w:rPr>
          <w:i/>
        </w:rPr>
        <w:t>performance measure.</w:t>
      </w:r>
    </w:p>
    <w:p w14:paraId="1C83B55A" w14:textId="77777777" w:rsidR="00837121" w:rsidRPr="003B1CC5" w:rsidRDefault="00837121" w:rsidP="00A623BA">
      <w:pPr>
        <w:spacing w:before="240"/>
        <w:ind w:left="0" w:firstLine="0"/>
      </w:pPr>
      <w:r w:rsidRPr="003B1CC5">
        <w:rPr>
          <w:b/>
          <w:color w:val="0000FF"/>
        </w:rPr>
        <w:t>1a.8.1</w:t>
      </w:r>
      <w:r w:rsidRPr="003B1CC5">
        <w:rPr>
          <w:color w:val="0070C0"/>
        </w:rPr>
        <w:t xml:space="preserve"> </w:t>
      </w:r>
      <w:r w:rsidRPr="003B1CC5">
        <w:rPr>
          <w:b/>
        </w:rPr>
        <w:t>What process was used to identify the evidence?</w:t>
      </w:r>
    </w:p>
    <w:p w14:paraId="03D0F7B2" w14:textId="1A78EE0F" w:rsidR="00A623BA" w:rsidRPr="00144112" w:rsidRDefault="00A623BA" w:rsidP="001F383B">
      <w:pPr>
        <w:pStyle w:val="Response"/>
      </w:pPr>
      <w:r w:rsidRPr="00144112">
        <w:t xml:space="preserve">RTI performed a search in PubMed of relevant studies published </w:t>
      </w:r>
      <w:r w:rsidR="001F383B">
        <w:t>through December 1</w:t>
      </w:r>
      <w:r w:rsidRPr="00144112">
        <w:t>, 2014. We used search terms that focused on studies that may provide comment on the use of this quality measure as reported on in Nursing Home Compare, as well as studies on the clinical topic of restraint (“Nursing home</w:t>
      </w:r>
      <w:r w:rsidR="001F35B4">
        <w:t>,</w:t>
      </w:r>
      <w:r w:rsidRPr="00144112">
        <w:t>”</w:t>
      </w:r>
      <w:r w:rsidR="001F35B4">
        <w:t xml:space="preserve"> “long term care”)</w:t>
      </w:r>
      <w:r w:rsidRPr="00144112">
        <w:t xml:space="preserve"> AND one or more of the following words or concepts: “compare”, “quality”, “restraint*”).  </w:t>
      </w:r>
    </w:p>
    <w:p w14:paraId="3B181152" w14:textId="5BC5379D" w:rsidR="00837121" w:rsidRDefault="00837121" w:rsidP="002E2177">
      <w:pPr>
        <w:ind w:left="0" w:firstLine="0"/>
        <w:rPr>
          <w:b/>
        </w:rPr>
      </w:pPr>
      <w:r w:rsidRPr="003B1CC5">
        <w:rPr>
          <w:b/>
          <w:color w:val="0000FF"/>
        </w:rPr>
        <w:t>1a.8.2.</w:t>
      </w:r>
      <w:r w:rsidRPr="003B1CC5">
        <w:rPr>
          <w:color w:val="0070C0"/>
        </w:rPr>
        <w:t xml:space="preserve"> </w:t>
      </w:r>
      <w:r w:rsidR="006C7F30" w:rsidRPr="003B1CC5">
        <w:rPr>
          <w:b/>
        </w:rPr>
        <w:t>Provide the citation</w:t>
      </w:r>
      <w:r w:rsidR="009E6B86" w:rsidRPr="003B1CC5">
        <w:rPr>
          <w:b/>
        </w:rPr>
        <w:t xml:space="preserve"> </w:t>
      </w:r>
      <w:r w:rsidR="006C7F30" w:rsidRPr="003B1CC5">
        <w:rPr>
          <w:b/>
        </w:rPr>
        <w:t>and summary for each piece of evidence.</w:t>
      </w:r>
    </w:p>
    <w:p w14:paraId="0E3A1AB5" w14:textId="4FE18BBD" w:rsidR="00A8151C" w:rsidRDefault="001F35B4" w:rsidP="00551ECA">
      <w:pPr>
        <w:pStyle w:val="Response"/>
      </w:pPr>
      <w:r>
        <w:t>The use of physical restra</w:t>
      </w:r>
      <w:r w:rsidR="008E1C62">
        <w:t xml:space="preserve">ints is associated with </w:t>
      </w:r>
      <w:r>
        <w:t xml:space="preserve">adverse </w:t>
      </w:r>
      <w:r w:rsidR="008E1C62">
        <w:t xml:space="preserve">physical and mental health </w:t>
      </w:r>
      <w:r>
        <w:t>outcomes (</w:t>
      </w:r>
      <w:r w:rsidR="00835C78">
        <w:t xml:space="preserve">Castle &amp; Mor, 1998; Engberg, Castle, &amp; McCaffrey, 2008; </w:t>
      </w:r>
      <w:r w:rsidR="006B0E05">
        <w:t xml:space="preserve"> </w:t>
      </w:r>
      <w:r w:rsidR="00551ECA">
        <w:t>Castle &amp; Engberg, 2009;</w:t>
      </w:r>
      <w:r w:rsidR="006B0E05">
        <w:t xml:space="preserve"> </w:t>
      </w:r>
      <w:r w:rsidR="00F27FA8">
        <w:t>Hof</w:t>
      </w:r>
      <w:r w:rsidR="00835C78">
        <w:t xml:space="preserve">man &amp; Hahn, 2013; </w:t>
      </w:r>
      <w:r w:rsidR="002B3CE1">
        <w:t>,</w:t>
      </w:r>
      <w:r w:rsidR="006B0E05">
        <w:t xml:space="preserve"> </w:t>
      </w:r>
      <w:r w:rsidR="00835C78">
        <w:t>Sullivan-Marx, 2001</w:t>
      </w:r>
      <w:r w:rsidR="002B3CE1">
        <w:t>,</w:t>
      </w:r>
      <w:r w:rsidR="006B0E05">
        <w:t xml:space="preserve"> </w:t>
      </w:r>
      <w:r w:rsidR="00835C78">
        <w:t>Capezuti et al 2006)</w:t>
      </w:r>
      <w:r w:rsidR="00B85320">
        <w:t xml:space="preserve"> and may lead to decreased functional ability (</w:t>
      </w:r>
      <w:r w:rsidR="00F27FA8">
        <w:t>Hof</w:t>
      </w:r>
      <w:r w:rsidR="00240C09">
        <w:t>man &amp; Hahn, 2013</w:t>
      </w:r>
      <w:r w:rsidR="00B85320">
        <w:t>)</w:t>
      </w:r>
      <w:r w:rsidR="00A8151C">
        <w:t>, poorer oral hygiene (Willumsen et al, 2012)</w:t>
      </w:r>
      <w:r w:rsidR="006928B4">
        <w:t>, delirium (Boorsma et al, 2012; Voyer et al, 2011)</w:t>
      </w:r>
      <w:r w:rsidR="004656D3">
        <w:t xml:space="preserve"> and, in residents with dementia, </w:t>
      </w:r>
      <w:r w:rsidR="002A483E">
        <w:t>increased pain (Lin et al, 2011)</w:t>
      </w:r>
      <w:r>
        <w:t xml:space="preserve">. </w:t>
      </w:r>
      <w:r w:rsidR="00A623BA" w:rsidRPr="00144112">
        <w:t>The benefits of refraining from the use of physical restraints by employing clinically sound interventions to address the causes of falls, wandering, and other behaviors have been well-documented in the long-term care literature; they include improved quality of life, greater autonomy, use of fewer antipsychotic medications, less skin breakdown, and fewer serious injuries resulting from falls</w:t>
      </w:r>
      <w:r w:rsidR="00306324">
        <w:t xml:space="preserve"> (</w:t>
      </w:r>
      <w:r w:rsidR="00240C09">
        <w:t>Engberg, Castle, &amp; McCaffrey, 2008; Sullivan-Marx, 2001</w:t>
      </w:r>
      <w:r w:rsidR="002B3CE1">
        <w:t xml:space="preserve">, </w:t>
      </w:r>
      <w:r w:rsidR="00240C09">
        <w:t>Capetuzi et al, 1996;</w:t>
      </w:r>
      <w:r w:rsidR="006B0E05">
        <w:t xml:space="preserve"> </w:t>
      </w:r>
      <w:r w:rsidR="00240C09">
        <w:t xml:space="preserve">CMS, </w:t>
      </w:r>
      <w:r w:rsidR="00FA6E92">
        <w:t xml:space="preserve">2002; </w:t>
      </w:r>
      <w:r w:rsidR="00240C09">
        <w:t>2013</w:t>
      </w:r>
      <w:r w:rsidR="00306324">
        <w:t>)</w:t>
      </w:r>
      <w:r w:rsidR="00A623BA" w:rsidRPr="00144112">
        <w:t>. Through multiple clinical trials, case studies, and facility-level intervention studies, research has also shown that restraints do not prevent major adverse consequences for residents; while the number of falls may increase with the removal of physical restraints, studies have consistently found that serious falls resulting in injuries do not</w:t>
      </w:r>
      <w:r w:rsidR="002B3CE1">
        <w:t xml:space="preserve"> (</w:t>
      </w:r>
      <w:r w:rsidR="00240C09">
        <w:t>Capetuzi, 2004;</w:t>
      </w:r>
      <w:r w:rsidR="009B1075" w:rsidRPr="009B1075">
        <w:t xml:space="preserve"> </w:t>
      </w:r>
      <w:r w:rsidR="009B1075">
        <w:t xml:space="preserve">Ejaz, Jones, &amp; Rose 1994; </w:t>
      </w:r>
      <w:r w:rsidR="00D775BC">
        <w:t>Gulpers et al 2011;</w:t>
      </w:r>
      <w:r w:rsidR="004D00DD">
        <w:t xml:space="preserve"> </w:t>
      </w:r>
      <w:r w:rsidR="009B1075">
        <w:t xml:space="preserve">Kopke et al 2012, </w:t>
      </w:r>
      <w:r w:rsidR="00240C09">
        <w:t>Neufeld et al, 1995</w:t>
      </w:r>
      <w:r w:rsidR="002B3CE1">
        <w:t>)</w:t>
      </w:r>
      <w:r w:rsidR="00A623BA" w:rsidRPr="00144112">
        <w:t xml:space="preserve">. </w:t>
      </w:r>
      <w:r w:rsidR="004D00DD">
        <w:t>Studies have shown</w:t>
      </w:r>
      <w:r w:rsidR="00A623BA" w:rsidRPr="00144112">
        <w:t xml:space="preserve"> that the risk of serious injury decreased </w:t>
      </w:r>
      <w:r w:rsidR="004D00DD">
        <w:t>when</w:t>
      </w:r>
      <w:r w:rsidR="00A623BA" w:rsidRPr="00144112">
        <w:t xml:space="preserve"> physical restraints</w:t>
      </w:r>
      <w:r w:rsidR="004D00DD">
        <w:t xml:space="preserve"> are reduced in conjunction with appropriate education and training</w:t>
      </w:r>
      <w:r w:rsidR="00240C09">
        <w:t xml:space="preserve"> (Neufeld et al, 1995; </w:t>
      </w:r>
      <w:r w:rsidR="002B11CA">
        <w:t>1999</w:t>
      </w:r>
      <w:r w:rsidR="00A623BA" w:rsidRPr="00144112">
        <w:t xml:space="preserve">).  </w:t>
      </w:r>
    </w:p>
    <w:p w14:paraId="51549294" w14:textId="32241011" w:rsidR="002B11CA" w:rsidRDefault="00A8151C" w:rsidP="00F66657">
      <w:pPr>
        <w:pStyle w:val="Response"/>
      </w:pPr>
      <w:r>
        <w:t xml:space="preserve">Nursing facility staffing has been shown to have a significant role in the use of restraints, with lower levels of restraint use associated </w:t>
      </w:r>
      <w:r w:rsidR="002A483E">
        <w:t>not only with</w:t>
      </w:r>
      <w:r>
        <w:t xml:space="preserve"> </w:t>
      </w:r>
      <w:r w:rsidR="003B5042">
        <w:t>increased staffing (Backhaus</w:t>
      </w:r>
      <w:r>
        <w:t xml:space="preserve"> et al, 2014)</w:t>
      </w:r>
      <w:r w:rsidR="002A483E">
        <w:t xml:space="preserve"> but with more </w:t>
      </w:r>
      <w:r w:rsidR="002A483E">
        <w:lastRenderedPageBreak/>
        <w:t>favorable staffing characteristics (Castle &amp; Anderson, 2011),</w:t>
      </w:r>
      <w:r>
        <w:t xml:space="preserve"> greater numbers of medication aides (Walsh, Lane, &amp; Troyer JL, 2013), </w:t>
      </w:r>
      <w:r w:rsidR="002A483E">
        <w:t>the use of advance practice nurses (Donald et al, 2013)</w:t>
      </w:r>
      <w:r w:rsidR="0065744B">
        <w:t>, the development of patient safety cultures (Thomas et al, 2012)</w:t>
      </w:r>
      <w:r w:rsidR="009C54B5">
        <w:t>, and the creation of households within facilities (Chang, Li, &amp; Porock, 2013)</w:t>
      </w:r>
      <w:r w:rsidR="00F66657">
        <w:t>.</w:t>
      </w:r>
      <w:r>
        <w:t xml:space="preserve"> </w:t>
      </w:r>
      <w:r w:rsidR="009C54B5">
        <w:t xml:space="preserve">Higher </w:t>
      </w:r>
      <w:r>
        <w:t xml:space="preserve">levels of restraint use </w:t>
      </w:r>
      <w:r w:rsidR="009C54B5">
        <w:t xml:space="preserve">are </w:t>
      </w:r>
      <w:r>
        <w:t>associated with higher nurse aid absenteeism (Castle &amp; Ferguson-Rome, 2014)</w:t>
      </w:r>
      <w:r w:rsidR="002A483E">
        <w:t xml:space="preserve"> and higher LPN-to-RN ratios (Corazzini et al, 2013</w:t>
      </w:r>
      <w:r w:rsidR="00D775BC">
        <w:t>)</w:t>
      </w:r>
      <w:r>
        <w:t>.</w:t>
      </w:r>
      <w:r w:rsidR="003B5042">
        <w:t xml:space="preserve"> Other p</w:t>
      </w:r>
      <w:r w:rsidR="002B11CA">
        <w:t xml:space="preserve">redictors of restraint use include </w:t>
      </w:r>
      <w:r w:rsidR="00CA2188">
        <w:t>race of the resident (</w:t>
      </w:r>
      <w:r w:rsidR="003B5042">
        <w:t xml:space="preserve">Cassie &amp; Cassie, 2013) and </w:t>
      </w:r>
      <w:r w:rsidR="002A483E">
        <w:t>feeding tube use (Teno et al, 2011)</w:t>
      </w:r>
      <w:r w:rsidR="003B5042">
        <w:t>.</w:t>
      </w:r>
    </w:p>
    <w:p w14:paraId="34F682AC" w14:textId="1CE78177" w:rsidR="00347FF9" w:rsidRPr="00144112" w:rsidRDefault="003B5042" w:rsidP="009B1075">
      <w:pPr>
        <w:pStyle w:val="Response"/>
      </w:pPr>
      <w:r>
        <w:t xml:space="preserve">There is also evidence that certification and public reporting of data has led to decreased levels of restraint use. </w:t>
      </w:r>
      <w:r w:rsidR="00D775BC">
        <w:t xml:space="preserve">Nursing home accreditation has been associated with lower rates of restraint use (Wagner, McDonald, &amp; Castle, 2012). </w:t>
      </w:r>
      <w:r w:rsidR="009B1075">
        <w:t>There</w:t>
      </w:r>
      <w:r w:rsidR="00347FF9">
        <w:t xml:space="preserve"> is evidence that the use of physical restraints has decreased since the measure has been publicly reported</w:t>
      </w:r>
      <w:r w:rsidR="009B1075">
        <w:t xml:space="preserve"> through Nursing Home Compare (Clement, Bazzoli, and Zhao, 2012; Kontezka et al, 2014)</w:t>
      </w:r>
      <w:r w:rsidR="00347FF9">
        <w:t xml:space="preserve">, </w:t>
      </w:r>
      <w:r w:rsidR="009B1075">
        <w:t xml:space="preserve">but </w:t>
      </w:r>
      <w:r w:rsidR="00347FF9">
        <w:t>this may also have led to the unintended consequence of increased u</w:t>
      </w:r>
      <w:r w:rsidR="002A483E">
        <w:t xml:space="preserve">se of antipsychotic medication </w:t>
      </w:r>
      <w:r w:rsidR="00347FF9">
        <w:t xml:space="preserve">as a form of chemical restraint (Konetzka et al, 2014). </w:t>
      </w:r>
    </w:p>
    <w:p w14:paraId="0672731B" w14:textId="14BA207A" w:rsidR="00A623BA" w:rsidRPr="00144112" w:rsidRDefault="00A623BA" w:rsidP="00A623BA">
      <w:pPr>
        <w:pStyle w:val="Response"/>
      </w:pPr>
      <w:r w:rsidRPr="00144112">
        <w:t xml:space="preserve">The body of evidence supporting this measure has not been rated. No contradictory evidence has been identified. </w:t>
      </w:r>
      <w:r w:rsidR="0007118C" w:rsidRPr="0007118C">
        <w:t>Where available, a</w:t>
      </w:r>
      <w:r w:rsidR="0007118C">
        <w:t>bstracts from PubMed are quoted.</w:t>
      </w:r>
    </w:p>
    <w:p w14:paraId="39EB788A" w14:textId="77777777" w:rsidR="00A06D7C" w:rsidRDefault="00A06D7C" w:rsidP="00F66657">
      <w:pPr>
        <w:pStyle w:val="Response"/>
        <w:numPr>
          <w:ilvl w:val="0"/>
          <w:numId w:val="18"/>
        </w:numPr>
      </w:pPr>
      <w:r>
        <w:t xml:space="preserve">Backhaus R, Verbeek H, van Rossum E, Capetuzi E, &amp; Hamers JP. Nurse staffing impact on quality of care of nursing homes: A systematic review of longitudinal studies. J Am Med Dir Assoc 2014. Doi: </w:t>
      </w:r>
      <w:r w:rsidRPr="00CA2188">
        <w:t>10.1016/j.jamda.2013.12.080</w:t>
      </w:r>
    </w:p>
    <w:p w14:paraId="197C1051" w14:textId="77777777" w:rsidR="00A06D7C" w:rsidRPr="00F66657" w:rsidRDefault="00A06D7C" w:rsidP="00A06D7C">
      <w:pPr>
        <w:autoSpaceDE w:val="0"/>
        <w:autoSpaceDN w:val="0"/>
        <w:adjustRightInd w:val="0"/>
        <w:ind w:left="0" w:firstLine="0"/>
        <w:rPr>
          <w:rFonts w:cs="Segoe UI"/>
          <w:color w:val="0000FF"/>
        </w:rPr>
      </w:pPr>
      <w:r w:rsidRPr="00F66657">
        <w:rPr>
          <w:rFonts w:cs="Segoe UI"/>
          <w:color w:val="0000FF"/>
        </w:rPr>
        <w:t xml:space="preserve">BACKGROUND: The relationship between nurse staffing and quality of care (QoC) in nursing homes continues to receive major attention. The evidence supporting this relationship, however, is weak because most studies employ a cross-sectional design. This review summarizes the findings from recent longitudinal studies. </w:t>
      </w:r>
    </w:p>
    <w:p w14:paraId="149ABBAC" w14:textId="77777777" w:rsidR="00FA6E92" w:rsidRPr="00F66657" w:rsidRDefault="00FA6E92" w:rsidP="00A06D7C">
      <w:pPr>
        <w:autoSpaceDE w:val="0"/>
        <w:autoSpaceDN w:val="0"/>
        <w:adjustRightInd w:val="0"/>
        <w:ind w:left="0" w:firstLine="0"/>
        <w:rPr>
          <w:rFonts w:cs="Segoe UI"/>
          <w:color w:val="0000FF"/>
        </w:rPr>
      </w:pPr>
    </w:p>
    <w:p w14:paraId="478AB729" w14:textId="77777777" w:rsidR="00A06D7C" w:rsidRPr="00F66657" w:rsidRDefault="00A06D7C" w:rsidP="00A06D7C">
      <w:pPr>
        <w:autoSpaceDE w:val="0"/>
        <w:autoSpaceDN w:val="0"/>
        <w:adjustRightInd w:val="0"/>
        <w:ind w:left="0" w:firstLine="0"/>
        <w:rPr>
          <w:rFonts w:cs="Segoe UI"/>
          <w:color w:val="0000FF"/>
        </w:rPr>
      </w:pPr>
      <w:r w:rsidRPr="00F66657">
        <w:rPr>
          <w:rFonts w:cs="Segoe UI"/>
          <w:color w:val="0000FF"/>
        </w:rPr>
        <w:t xml:space="preserve">METHODS: In April 2013, the databases PubMed, CINAHL, EMBASE, and PsycINFO were systematically searched. Studies were eligible if they (1) examined the relationship between nurse staffing and QoC outcomes, (2) included only nursing home data, (3) were original research articles describing quantitative, longitudinal studies, and (4) were written in English, Dutch, or German. The methodological quality of 20 studies was assessed using the Newcastle-Ottawa scale, excluding 2 low-quality articles for the analysis. </w:t>
      </w:r>
    </w:p>
    <w:p w14:paraId="33E3E0CF" w14:textId="77777777" w:rsidR="00FA6E92" w:rsidRPr="00F66657" w:rsidRDefault="00FA6E92" w:rsidP="00A06D7C">
      <w:pPr>
        <w:autoSpaceDE w:val="0"/>
        <w:autoSpaceDN w:val="0"/>
        <w:adjustRightInd w:val="0"/>
        <w:ind w:left="0" w:firstLine="0"/>
        <w:rPr>
          <w:rFonts w:cs="Segoe UI"/>
          <w:color w:val="0000FF"/>
        </w:rPr>
      </w:pPr>
    </w:p>
    <w:p w14:paraId="2FA18187" w14:textId="483425CA" w:rsidR="00A06D7C" w:rsidRPr="00F66657" w:rsidRDefault="00A06D7C" w:rsidP="00FA6E92">
      <w:pPr>
        <w:autoSpaceDE w:val="0"/>
        <w:autoSpaceDN w:val="0"/>
        <w:adjustRightInd w:val="0"/>
        <w:ind w:left="0" w:firstLine="0"/>
        <w:rPr>
          <w:rFonts w:cs="Segoe UI"/>
          <w:color w:val="0000FF"/>
        </w:rPr>
      </w:pPr>
      <w:r w:rsidRPr="00F66657">
        <w:rPr>
          <w:rFonts w:cs="Segoe UI"/>
          <w:color w:val="0000FF"/>
        </w:rPr>
        <w:t xml:space="preserve">RESULTS: No consistent relationship was found between nurse staffing and QoC. Higher staffing levels were associated with better as well as lower QoC indicators. For example, for restraint use both positive (ie, less restraint use) and negative outcomes (ie, more restraint use) were found. With regard to pressure ulcers, we found that more staff led to fewer pressure ulcers and, therefore, better results, no matter who (registered nurse, licensed practical nurse/ licensed vocational nurse, or nurse assistant) delivered care. </w:t>
      </w:r>
    </w:p>
    <w:p w14:paraId="139A7FE4" w14:textId="77777777" w:rsidR="00FA6E92" w:rsidRPr="00F66657" w:rsidRDefault="00FA6E92" w:rsidP="00A06D7C">
      <w:pPr>
        <w:autoSpaceDE w:val="0"/>
        <w:autoSpaceDN w:val="0"/>
        <w:adjustRightInd w:val="0"/>
        <w:ind w:left="0" w:firstLine="0"/>
        <w:rPr>
          <w:rFonts w:cs="Segoe UI"/>
          <w:color w:val="0000FF"/>
        </w:rPr>
      </w:pPr>
    </w:p>
    <w:p w14:paraId="61F2E584" w14:textId="77777777" w:rsidR="00A06D7C" w:rsidRPr="00F66657" w:rsidRDefault="00A06D7C" w:rsidP="00A06D7C">
      <w:pPr>
        <w:autoSpaceDE w:val="0"/>
        <w:autoSpaceDN w:val="0"/>
        <w:adjustRightInd w:val="0"/>
        <w:ind w:left="0" w:firstLine="0"/>
        <w:rPr>
          <w:rFonts w:cs="Segoe UI"/>
          <w:color w:val="0000FF"/>
        </w:rPr>
      </w:pPr>
      <w:r w:rsidRPr="00F66657">
        <w:rPr>
          <w:rFonts w:cs="Segoe UI"/>
          <w:color w:val="0000FF"/>
        </w:rPr>
        <w:t>CONCLUSIONS: No consistent evidence was found for a positive relationship between staffing and QoC. Although some positive indications were suggested, major methodological and theoretical weaknesses (eg, timing of data collection, assumed linear relationship between staffing and QoC) limit interpretation of results. Our findings demonstrate the necessity for well-designed longitudinal studies to gain a better insight into the relationship between nurse staffing and QoC in nursing homes.</w:t>
      </w:r>
    </w:p>
    <w:p w14:paraId="01FF4AF6" w14:textId="77777777" w:rsidR="00A06D7C" w:rsidRPr="00551ECA" w:rsidRDefault="00A06D7C" w:rsidP="00A623BA">
      <w:pPr>
        <w:pStyle w:val="Response"/>
      </w:pPr>
    </w:p>
    <w:p w14:paraId="0AA3454D" w14:textId="77777777" w:rsidR="00FA6E92" w:rsidRPr="00551ECA" w:rsidRDefault="00FA6E92" w:rsidP="00F66657">
      <w:pPr>
        <w:pStyle w:val="Response"/>
        <w:numPr>
          <w:ilvl w:val="0"/>
          <w:numId w:val="18"/>
        </w:numPr>
      </w:pPr>
      <w:r w:rsidRPr="00551ECA">
        <w:lastRenderedPageBreak/>
        <w:t>Boorsma M, Joling KJ, Frijters DH, Ribbe ME, Nijpels G, van Hout HP. The prevalence, incidence and risk factors for delirium in Dutch nursing homes and residential care homes. Int J Geriatr Psychiatry 2012; 27(7): 709-15.</w:t>
      </w:r>
    </w:p>
    <w:p w14:paraId="34A653FE" w14:textId="77777777" w:rsidR="00FA6E92" w:rsidRPr="00551ECA" w:rsidRDefault="00FA6E92" w:rsidP="00FA6E92">
      <w:pPr>
        <w:pStyle w:val="Response"/>
      </w:pPr>
      <w:r w:rsidRPr="00551ECA">
        <w:t xml:space="preserve">OBJECTIVE: To estimate and compare the prevalence and incidence of delirium and its risk factors in residents of Dutch nursing homes and residential care homes. </w:t>
      </w:r>
    </w:p>
    <w:p w14:paraId="6BF119E0" w14:textId="77777777" w:rsidR="00FA6E92" w:rsidRPr="00551ECA" w:rsidRDefault="00FA6E92" w:rsidP="00FA6E92">
      <w:pPr>
        <w:pStyle w:val="Response"/>
      </w:pPr>
      <w:r w:rsidRPr="00551ECA">
        <w:t xml:space="preserve">METHODS: Data were extracted from the Long-Term Care Facility (inter RAI-LTCF) version of the Resident Assessment Instrument, which was filled in a routine care cohort for a total of 3627 residents. 828 residents of six nursing homes and 1365 residents of 23 residential homes were included in the analyses. Delirium was defined as a positive score on the adjusted Nursing Home-CAM. </w:t>
      </w:r>
    </w:p>
    <w:p w14:paraId="1B7AA814" w14:textId="77777777" w:rsidR="00FA6E92" w:rsidRPr="00551ECA" w:rsidRDefault="00FA6E92" w:rsidP="00FA6E92">
      <w:pPr>
        <w:pStyle w:val="Response"/>
      </w:pPr>
      <w:r w:rsidRPr="00551ECA">
        <w:t xml:space="preserve">RESULTS: The prevalence of delirium was 8.9% in the nursing homes and 8.2% in the residential homes. The incidence was highest in the nursing homes with 20.7 versus 14.6 per 100 person-years. Multivariate tests of risk factors for developing delirium included chair restraints (OR 2.3; 95% CI 1.27-4.28), dementia (odds ratio (OR) 3.3; 95% confidence interval (CI) 2.03-5.24) and Parkinson's disease (OR 2.3; 95% CI 0.96-5.63) for residents in nursing homes, and dementia (OR 1.8; 95% CI 1.31-2.55) and fall incidents (OR 1.7; 95% CI 1.20-2.48) for residents in residential care homes. </w:t>
      </w:r>
    </w:p>
    <w:p w14:paraId="4B8ECAED" w14:textId="77777777" w:rsidR="00FA6E92" w:rsidRPr="00551ECA" w:rsidRDefault="00FA6E92" w:rsidP="00FA6E92">
      <w:pPr>
        <w:pStyle w:val="Response"/>
      </w:pPr>
      <w:r w:rsidRPr="00551ECA">
        <w:t>CONCLUSION: The prevalence and incidence of delirium was high in both nursing homes and residential care homes. More focus on modifiable risk factors such as the use of restraints in nursing homes and fall incidents in residential care homes may help to prevent delirium.</w:t>
      </w:r>
    </w:p>
    <w:p w14:paraId="298912CF" w14:textId="77777777" w:rsidR="00FA6E92" w:rsidRPr="00551ECA" w:rsidRDefault="00FA6E92" w:rsidP="00A623BA">
      <w:pPr>
        <w:pStyle w:val="Response"/>
      </w:pPr>
    </w:p>
    <w:p w14:paraId="7E80F8F9" w14:textId="77777777" w:rsidR="00FA6E92" w:rsidRPr="00551ECA" w:rsidRDefault="00FA6E92" w:rsidP="00F66657">
      <w:pPr>
        <w:pStyle w:val="Response"/>
        <w:numPr>
          <w:ilvl w:val="0"/>
          <w:numId w:val="18"/>
        </w:numPr>
      </w:pPr>
      <w:r w:rsidRPr="00551ECA">
        <w:t>Capezuti E. Minimizing the use of restrictive devices in dementia patients at risk for falling. Nurs Clin N Am. 2004; 39:625-47.</w:t>
      </w:r>
    </w:p>
    <w:p w14:paraId="34DC6464" w14:textId="77777777" w:rsidR="00FA6E92" w:rsidRPr="00551ECA" w:rsidRDefault="00FA6E92" w:rsidP="00FA6E92">
      <w:pPr>
        <w:pStyle w:val="Response"/>
      </w:pPr>
      <w:r w:rsidRPr="00551ECA">
        <w:t>The accumulating empirical evidence demonstrates that restrictive devices can be removed without negative consequences. Most importantly, use of nonrestrictive measures has been correlated with positive patient outcomes and represents care that is dignified and safe for confused elders. Most of these nonrestrictive approaches promote mobility and functional recovery; however, testing of individual interventions is needed to further the science. As the research regarding restrictive devices has been translated into professional guidelines and regulatory standards, the prevalence of usage has declined dramatically. New institutional models of care discouraging routine use of restrictive devices also will foster innovative solutions to clinical problems associated with dementia.</w:t>
      </w:r>
    </w:p>
    <w:p w14:paraId="5FC0B40D" w14:textId="77777777" w:rsidR="00FA6E92" w:rsidRPr="00551ECA" w:rsidRDefault="00FA6E92" w:rsidP="00F66657">
      <w:pPr>
        <w:pStyle w:val="Response"/>
        <w:numPr>
          <w:ilvl w:val="0"/>
          <w:numId w:val="18"/>
        </w:numPr>
      </w:pPr>
      <w:r w:rsidRPr="00551ECA">
        <w:t>Capezuti E, Evans L, Strumpf N, Maislin G. Physical restraint use and falls in nursing home residents. J Am Geriatr Soc. 1996;44(6):627-33.</w:t>
      </w:r>
    </w:p>
    <w:p w14:paraId="7EC8325B" w14:textId="77777777" w:rsidR="00FA6E92" w:rsidRPr="00551ECA" w:rsidRDefault="00FA6E92" w:rsidP="00FA6E92">
      <w:pPr>
        <w:pStyle w:val="Response"/>
      </w:pPr>
      <w:r w:rsidRPr="00551ECA">
        <w:t>OBJECTIVE: To examine the relationship between restraint use and falls while controlling for the effect of psychoactive drug use among nursing home residents, including subgroups of nursing home residents with high rates of restraint use and/or falls.</w:t>
      </w:r>
    </w:p>
    <w:p w14:paraId="6140D2E1" w14:textId="77777777" w:rsidR="00FA6E92" w:rsidRPr="00551ECA" w:rsidRDefault="00FA6E92" w:rsidP="00FA6E92">
      <w:pPr>
        <w:pStyle w:val="Response"/>
      </w:pPr>
      <w:r w:rsidRPr="00551ECA">
        <w:t>DESIGN: Secondary analysis of data from a longitudinal clinical trial designed to reduce restraint use.</w:t>
      </w:r>
    </w:p>
    <w:p w14:paraId="0EE6EB77" w14:textId="77777777" w:rsidR="00FA6E92" w:rsidRPr="00551ECA" w:rsidRDefault="00FA6E92" w:rsidP="00FA6E92">
      <w:pPr>
        <w:pStyle w:val="Response"/>
      </w:pPr>
      <w:r w:rsidRPr="00551ECA">
        <w:t>SETTING: Three nursing homes.</w:t>
      </w:r>
    </w:p>
    <w:p w14:paraId="4BE3F305" w14:textId="77777777" w:rsidR="00FA6E92" w:rsidRPr="00551ECA" w:rsidRDefault="00FA6E92" w:rsidP="00FA6E92">
      <w:pPr>
        <w:pStyle w:val="Response"/>
      </w:pPr>
      <w:r w:rsidRPr="00551ECA">
        <w:lastRenderedPageBreak/>
        <w:t>PARTICIPANTS: Subjects (n = 322) were either restrained (n = 119) or never restrained (n = 203) at each observation point during a 9.5-month data collection period that preceded the intervention phase of the clinical trial.</w:t>
      </w:r>
    </w:p>
    <w:p w14:paraId="02EEE8E7" w14:textId="77777777" w:rsidR="00FA6E92" w:rsidRPr="00551ECA" w:rsidRDefault="00FA6E92" w:rsidP="00FA6E92">
      <w:pPr>
        <w:pStyle w:val="Response"/>
      </w:pPr>
      <w:r w:rsidRPr="00551ECA">
        <w:t>MEASUREMENTS: We evaluated restraint status (independent variable) three times during the data collection period by direct observation over a 72-hour period. Incident reports documenting falls and fall-related injuries (dependent variables) were reviewed. Cognitive status was measured using the Folstein Mini-Mental State Exam and functional status (including ambulation status) by the Psychogeriatric Dependency Rating Scale. Psychoactive drug use profile was obtained through record review.</w:t>
      </w:r>
    </w:p>
    <w:p w14:paraId="2269907B" w14:textId="77777777" w:rsidR="00FA6E92" w:rsidRPr="00551ECA" w:rsidRDefault="00FA6E92" w:rsidP="00FA6E92">
      <w:pPr>
        <w:pStyle w:val="Response"/>
      </w:pPr>
      <w:r w:rsidRPr="00551ECA">
        <w:t>MAIN RESULTS: Using multiple logistic regression, we compared the effect of restraint use on fall risk between a confused ambulatory subgroup and the remaining sample and found a significant difference in the odds ratio for falls and recurrent falls (P =.02; chi-square = 5.24, df = 1; P =.003, chi-square = 9.12, df = 1). In the confused ambulatory subgroup, restraint use was associated with increased falls (odds ratio: 1.65, 95% CI: 0.69, 3.98) as well as recurrent fall risk (odds ratio: 2.46, 95% CI: 1.03, 5.88). Increased falls and recurrent fall risk was not observed in the remaining sample (falls odds ratio: 0.49, 95% CI: 0.28, 0.87; recurrent falls odds ratio: 0.42, 95% CI: 0.20, 0.91). One subgroup, the nonconfused ambulatory residents, were never restrained; after removing this subgroup, the confused ambulatory continued to be associated, though not significantly, with a higher risk of falls and injuries. Only nonconfused nonambulatory restraints were associated with a lower risk of all three outcomes: falls (odds ratio: 0.28, 95% CI: 0.05, 1.58), recurrent falls (odds ratio: 0.48, 95% CI: 0.05, 4.72), and injurious falls (odds ratio:0.42, 95% CI: 0.04, 4.01); these results, however, were not statistically significant. There was no evidence that the effect of restraint use on fall risk depended upon the use of psychoactive drugs (chi square = 4.43; df = 2, P =.11).</w:t>
      </w:r>
    </w:p>
    <w:p w14:paraId="46D878C1" w14:textId="77777777" w:rsidR="00FA6E92" w:rsidRPr="00551ECA" w:rsidRDefault="00FA6E92" w:rsidP="00FA6E92">
      <w:pPr>
        <w:pStyle w:val="Response"/>
      </w:pPr>
      <w:r w:rsidRPr="00551ECA">
        <w:t>CONCLUSION: Restraints were not associated with a significantly lower risk of falls or injuries in subgroups of residents likely to be restrained. These findings support individualized assessment of fall risk rather than routine use of physical restraints for fall prevention. Researchers and clinicians should continue to focus efforts on developing a variety of approaches that reduce risk of falls and injuries and promote mobility rather than immobility.</w:t>
      </w:r>
    </w:p>
    <w:p w14:paraId="484AF40A" w14:textId="77777777" w:rsidR="00FA6E92" w:rsidRPr="00551ECA" w:rsidRDefault="00FA6E92" w:rsidP="00A623BA">
      <w:pPr>
        <w:pStyle w:val="Response"/>
      </w:pPr>
    </w:p>
    <w:p w14:paraId="3BFFD987" w14:textId="77777777" w:rsidR="00FA6E92" w:rsidRPr="00551ECA" w:rsidRDefault="00FA6E92" w:rsidP="00F66657">
      <w:pPr>
        <w:pStyle w:val="Response"/>
        <w:numPr>
          <w:ilvl w:val="0"/>
          <w:numId w:val="18"/>
        </w:numPr>
      </w:pPr>
      <w:r w:rsidRPr="00551ECA">
        <w:t>Capezuti E, Talerico K, Cochran E, et al. Individualized interventions to prevent bed-related falls and reduce siderail use. J Gerontol Nurs. 1999;25(11):26-34.</w:t>
      </w:r>
    </w:p>
    <w:p w14:paraId="6148F5DE" w14:textId="77777777" w:rsidR="00FA6E92" w:rsidRPr="00551ECA" w:rsidRDefault="00FA6E92" w:rsidP="00FA6E92">
      <w:pPr>
        <w:pStyle w:val="Response"/>
      </w:pPr>
      <w:r w:rsidRPr="00551ECA">
        <w:t>Five categories of problems that often result in side rail use: memory disorder, impaired mobility, injury risk, nocturia/incontinence, and sleep disturbance. As nursing homes work toward meeting the Health Care Financing Administration's mandate to examine side rail use, administrators and staff need to implement interventions that support safety and individualize care for residents. While no one intervention represents a singular solution to side rail use, a range of interventions, tailored to individual needs, exist. This article describes the process of selecting individualized interventions to reduce bed-related falls.</w:t>
      </w:r>
    </w:p>
    <w:p w14:paraId="0C0BCE8E" w14:textId="77777777" w:rsidR="00FA6E92" w:rsidRPr="00551ECA" w:rsidRDefault="00FA6E92" w:rsidP="00A623BA">
      <w:pPr>
        <w:pStyle w:val="Response"/>
      </w:pPr>
    </w:p>
    <w:p w14:paraId="456AB719" w14:textId="77777777" w:rsidR="00551ECA" w:rsidRPr="001F4E80" w:rsidRDefault="00551ECA" w:rsidP="00F66657">
      <w:pPr>
        <w:pStyle w:val="Response"/>
        <w:numPr>
          <w:ilvl w:val="0"/>
          <w:numId w:val="18"/>
        </w:numPr>
      </w:pPr>
      <w:r w:rsidRPr="001F4E80">
        <w:t>Cassie, KM &amp; Cassie W. Racial disparities in the use of physical restraints in U.S. nursing homes. Health Soc Work 2013; 38(4): 207-13.</w:t>
      </w:r>
    </w:p>
    <w:p w14:paraId="29FF0FBA" w14:textId="77777777" w:rsidR="00551ECA" w:rsidRPr="001F4E80" w:rsidRDefault="00551ECA" w:rsidP="00551ECA">
      <w:pPr>
        <w:pStyle w:val="Response"/>
        <w:ind w:left="360" w:hanging="360"/>
      </w:pPr>
      <w:r w:rsidRPr="001F4E80">
        <w:lastRenderedPageBreak/>
        <w:t>The use of physical restraints in nursing homes among black and white residents was examined on the basis of data from the 2004 National Nursing Home Survey to determine if black residents were more susceptible to the use of physical restraints. Odds ratios acquired through logistic regression are provided with 95 percent confidence intervals. Findings revealed that black residents are more likely than white residents to be restrained with bed rails, side rails, and trunk restraints. Findings suggest that racial disparities exist in the use of physical restraints. Implications for practice, policy, and research are discussed.</w:t>
      </w:r>
    </w:p>
    <w:p w14:paraId="390B1DA6" w14:textId="77777777" w:rsidR="00551ECA" w:rsidRDefault="00551ECA" w:rsidP="00FA6E92">
      <w:pPr>
        <w:pStyle w:val="Response"/>
        <w:ind w:left="360" w:hanging="360"/>
      </w:pPr>
    </w:p>
    <w:p w14:paraId="00D84BCE" w14:textId="77777777" w:rsidR="00FA6E92" w:rsidRPr="00551ECA" w:rsidRDefault="00FA6E92" w:rsidP="00F66657">
      <w:pPr>
        <w:pStyle w:val="Response"/>
        <w:numPr>
          <w:ilvl w:val="0"/>
          <w:numId w:val="18"/>
        </w:numPr>
      </w:pPr>
      <w:r w:rsidRPr="00551ECA">
        <w:t>Castle N, Engberg J. The health consequences of using physical restraints in nursing homes. Med Care. 2009;47(11):1164-73.</w:t>
      </w:r>
    </w:p>
    <w:p w14:paraId="04E0BCC9" w14:textId="77777777" w:rsidR="00FA6E92" w:rsidRPr="00551ECA" w:rsidRDefault="00FA6E92" w:rsidP="00FA6E92">
      <w:pPr>
        <w:pStyle w:val="Response"/>
      </w:pPr>
      <w:r w:rsidRPr="00551ECA">
        <w:t>Background: Using a national longitudinal sample of nursing homes residents (N = 264,068), we examine whether physical restraint use contributes to subsequent physical or psychological health decline.</w:t>
      </w:r>
    </w:p>
    <w:p w14:paraId="3CB71F2C" w14:textId="77777777" w:rsidR="00FA6E92" w:rsidRPr="00551ECA" w:rsidRDefault="00FA6E92" w:rsidP="00FA6E92">
      <w:pPr>
        <w:pStyle w:val="Response"/>
      </w:pPr>
      <w:r w:rsidRPr="00551ECA">
        <w:t>Methods: The minimum data set, the on-line survey certification and recording system, and the area resource file were the data sources used. This data represented the period of 2004 and 2005. To control for the difference in characteristics between residents who were subsequently physically restrained and who were not, we use a propensity score matching method.</w:t>
      </w:r>
    </w:p>
    <w:p w14:paraId="5833AA24" w14:textId="77777777" w:rsidR="00FA6E92" w:rsidRPr="00551ECA" w:rsidRDefault="00FA6E92" w:rsidP="00FA6E92">
      <w:pPr>
        <w:pStyle w:val="Response"/>
      </w:pPr>
      <w:r w:rsidRPr="00551ECA">
        <w:t>Results: For all outcomes examined (except depression), that is, behavior issues, cognitive performance, falls, walking dependence, activities of daily living, pressure ulcers, and contractures, were all significantly worse for restrained residents compared with matched residents who were not restrained.</w:t>
      </w:r>
    </w:p>
    <w:p w14:paraId="511308C9" w14:textId="77777777" w:rsidR="00FA6E92" w:rsidRPr="00551ECA" w:rsidRDefault="00FA6E92" w:rsidP="00FA6E92">
      <w:pPr>
        <w:pStyle w:val="Response"/>
      </w:pPr>
      <w:r w:rsidRPr="00551ECA">
        <w:t>Discussion: Physical restraint use represents poor clinical practice, and the benefits to residents of further reducing physical restraint use in nursing homes are substantial.</w:t>
      </w:r>
    </w:p>
    <w:p w14:paraId="4E432466" w14:textId="77777777" w:rsidR="00FA6E92" w:rsidRPr="00551ECA" w:rsidRDefault="00FA6E92" w:rsidP="00A623BA">
      <w:pPr>
        <w:pStyle w:val="Response"/>
      </w:pPr>
    </w:p>
    <w:p w14:paraId="4758DA06" w14:textId="77777777" w:rsidR="00FA6E92" w:rsidRPr="00551ECA" w:rsidRDefault="00FA6E92" w:rsidP="00F66657">
      <w:pPr>
        <w:pStyle w:val="Response"/>
        <w:numPr>
          <w:ilvl w:val="0"/>
          <w:numId w:val="18"/>
        </w:numPr>
      </w:pPr>
      <w:r w:rsidRPr="00551ECA">
        <w:t>Castle N, Mor V. Physical restraints in nursing homes: a review of the literature since the Nursing Home Reform Act of 1987. Med Care Res Rev. 1998;55(2):139-70.</w:t>
      </w:r>
    </w:p>
    <w:p w14:paraId="36B0E8A7" w14:textId="77777777" w:rsidR="00FA6E92" w:rsidRPr="00551ECA" w:rsidRDefault="00FA6E92" w:rsidP="00FA6E92">
      <w:pPr>
        <w:pStyle w:val="Response"/>
      </w:pPr>
      <w:r w:rsidRPr="00551ECA">
        <w:t>The use of physical restraints is one of the most negative features of nursing home care. Their use significantly affects the quality of life of residents. In an attempt to limit the use of restraints, the Nursing Home Reform Act (NHRA) of 1987 contained provisions regulating their use. In this article, the authors review the literature on the use and consequences of physical restraints in nursing homes since the passage of the NHRA. First, they describe the history behind the use of restraints and define what is considered to be a physical restraint. Second, they examine the four most common justifications for restraint use. Third, they describe the incidence and prevalence of restraint use. Fourth, they address demographic and clinical characteristics of residents that have been found to be associated with restraint use. Fifth, they examine negative outcomes of restraining residents. Finally, they describe alternatives to using restraints.</w:t>
      </w:r>
    </w:p>
    <w:p w14:paraId="3494B10C" w14:textId="77777777" w:rsidR="00FA6E92" w:rsidRPr="00551ECA" w:rsidRDefault="00FA6E92" w:rsidP="00A623BA">
      <w:pPr>
        <w:pStyle w:val="Response"/>
      </w:pPr>
    </w:p>
    <w:p w14:paraId="30AE39D5" w14:textId="08147AA0" w:rsidR="00FA6E92" w:rsidRPr="00551ECA" w:rsidRDefault="00FA6E92" w:rsidP="00F66657">
      <w:pPr>
        <w:pStyle w:val="Response"/>
        <w:numPr>
          <w:ilvl w:val="0"/>
          <w:numId w:val="18"/>
        </w:numPr>
      </w:pPr>
      <w:r w:rsidRPr="00551ECA">
        <w:t>Centers for Medicare &amp; Medicaid Services. Revised long-term care resident assessment instrument user’s manual, version 9.0. August 2013.</w:t>
      </w:r>
    </w:p>
    <w:p w14:paraId="3360F211" w14:textId="77777777" w:rsidR="00FA6E92" w:rsidRPr="00551ECA" w:rsidRDefault="00FA6E92" w:rsidP="00A623BA">
      <w:pPr>
        <w:pStyle w:val="Response"/>
      </w:pPr>
    </w:p>
    <w:p w14:paraId="0B43B4BB" w14:textId="77777777" w:rsidR="00FD5994" w:rsidRPr="001F4E80" w:rsidRDefault="00FD5994" w:rsidP="00F66657">
      <w:pPr>
        <w:pStyle w:val="Response"/>
        <w:numPr>
          <w:ilvl w:val="0"/>
          <w:numId w:val="18"/>
        </w:numPr>
      </w:pPr>
      <w:r w:rsidRPr="001F4E80">
        <w:t>Castle NG, Anderson RA. Caregiver staffing in nursing homes and their influence on quality of care: Using dynamic panel estimation methods. Med Care 2011; 49(6): 545-52.</w:t>
      </w:r>
    </w:p>
    <w:p w14:paraId="3F7920DB" w14:textId="77777777" w:rsidR="00FD5994" w:rsidRPr="001F4E80" w:rsidRDefault="00FD5994" w:rsidP="00FD5994">
      <w:pPr>
        <w:pStyle w:val="Response"/>
      </w:pPr>
      <w:r w:rsidRPr="001F4E80">
        <w:t xml:space="preserve">BACKGROUND: There is inconclusive evidence that nursing home caregiver staffing characteristics influence quality of care. In this research, the relationship of caregiver staffing levels, turnover, agency use, and professional staff mix with quality is further examined using a longitudinal analysis to overcome weaknesses of earlier research. </w:t>
      </w:r>
    </w:p>
    <w:p w14:paraId="24EE50DF" w14:textId="77777777" w:rsidR="00FD5994" w:rsidRPr="001F4E80" w:rsidRDefault="00FD5994" w:rsidP="00FD5994">
      <w:pPr>
        <w:pStyle w:val="Response"/>
      </w:pPr>
      <w:r w:rsidRPr="001F4E80">
        <w:t xml:space="preserve">METHODS: The data used came from a survey of nursing home administrators, Nursing Home Compare, the Online Survey Certification and Reporting data, and the Area Resource File. The staffing variables of Registered Nurses, Licensed Practical Nurses, and Nurse Aides were measured quarterly from 2003 through 2007, and came from 2839 facilities. Generalized method of moments estimation was used to examine the effects of changes in staffing characteristics on changes in 4 quality measures (physical restraint use, catheter use, pain management, and pressure sores). </w:t>
      </w:r>
    </w:p>
    <w:p w14:paraId="65A13049" w14:textId="77777777" w:rsidR="00FD5994" w:rsidRPr="001F4E80" w:rsidRDefault="00FD5994" w:rsidP="00FD5994">
      <w:pPr>
        <w:pStyle w:val="Response"/>
      </w:pPr>
      <w:r w:rsidRPr="001F4E80">
        <w:t xml:space="preserve">RESULTS: Regression analyses show a robust association between the staffing characteristic variables and quality indicators. A change to more favorable staffing is generally associated with a change to better quality. </w:t>
      </w:r>
    </w:p>
    <w:p w14:paraId="73C63FFA" w14:textId="77777777" w:rsidR="00FD5994" w:rsidRPr="001F4E80" w:rsidRDefault="00FD5994" w:rsidP="00FD5994">
      <w:pPr>
        <w:pStyle w:val="Response"/>
      </w:pPr>
      <w:r w:rsidRPr="001F4E80">
        <w:t>CONCLUSIONS: With longitudinal information and quarterly staffing information, we are able to show that for many nursing homes improving staffing characteristics will improve quality of care.</w:t>
      </w:r>
    </w:p>
    <w:p w14:paraId="17914366" w14:textId="77777777" w:rsidR="00FD5994" w:rsidRDefault="00FD5994" w:rsidP="00FA6E92">
      <w:pPr>
        <w:pStyle w:val="Response"/>
        <w:ind w:left="360" w:hanging="360"/>
      </w:pPr>
    </w:p>
    <w:p w14:paraId="6AA9953E" w14:textId="77777777" w:rsidR="00FA6E92" w:rsidRPr="00551ECA" w:rsidRDefault="00FA6E92" w:rsidP="00F66657">
      <w:pPr>
        <w:pStyle w:val="Response"/>
        <w:numPr>
          <w:ilvl w:val="0"/>
          <w:numId w:val="18"/>
        </w:numPr>
      </w:pPr>
      <w:r w:rsidRPr="00FD5994">
        <w:t>Castle N, Ferguson-Rome JC. Influence of nurse aid absenteeism on nursing home quality. Gerontologist 2014. Doi: 10.1093/geront/gnt167</w:t>
      </w:r>
      <w:r w:rsidRPr="00551ECA">
        <w:t>.</w:t>
      </w:r>
    </w:p>
    <w:p w14:paraId="06CF509B" w14:textId="77777777" w:rsidR="00FA6E92" w:rsidRPr="00551ECA" w:rsidRDefault="00FA6E92" w:rsidP="00FA6E92">
      <w:pPr>
        <w:pStyle w:val="Response"/>
        <w:ind w:left="360" w:hanging="360"/>
      </w:pPr>
      <w:r w:rsidRPr="00551ECA">
        <w:t xml:space="preserve">PURPOSE: In this analysis, the association of nurse aide absenteeism with quality is examined. Absenteeism is the failure of nurse aides to report for work when they are scheduled to work. </w:t>
      </w:r>
    </w:p>
    <w:p w14:paraId="5A53FF0F" w14:textId="77777777" w:rsidR="00FA6E92" w:rsidRPr="00551ECA" w:rsidRDefault="00FA6E92" w:rsidP="00FA6E92">
      <w:pPr>
        <w:pStyle w:val="Response"/>
        <w:ind w:left="360" w:hanging="360"/>
      </w:pPr>
      <w:r w:rsidRPr="00551ECA">
        <w:t xml:space="preserve">DESIGN AND METHODS: Data used in this investigation came from survey responses from 3,941 nursing homes; Nursing Home Compare; the Online System for Survey, Certification and Administrative Reporting data; and the Area Resource File. Staffing characteristics, quality indicators, facility, and market information from these data sources were all measured in 2008. The specific quality indicators examined are physical restraint use, catheter use, pain management, and pressure sores using negative binomial regression. </w:t>
      </w:r>
    </w:p>
    <w:p w14:paraId="636CB77E" w14:textId="77777777" w:rsidR="00FA6E92" w:rsidRPr="00551ECA" w:rsidRDefault="00FA6E92" w:rsidP="00FA6E92">
      <w:pPr>
        <w:pStyle w:val="Response"/>
        <w:ind w:left="360" w:hanging="360"/>
      </w:pPr>
      <w:r w:rsidRPr="00551ECA">
        <w:t xml:space="preserve">RESULTS: An average rate of 9.2% for nurse aide absenteeism was reported in the prior week. We find that high levels of absenteeism are associated with poor performance on all four quality indicators examined. </w:t>
      </w:r>
    </w:p>
    <w:p w14:paraId="5CC83CD4" w14:textId="77777777" w:rsidR="00FA6E92" w:rsidRPr="00551ECA" w:rsidRDefault="00FA6E92" w:rsidP="00FA6E92">
      <w:pPr>
        <w:pStyle w:val="Response"/>
        <w:ind w:left="360" w:hanging="360"/>
      </w:pPr>
      <w:r w:rsidRPr="00551ECA">
        <w:t>IMPLICATIONS: The investigation presented, to our knowledge, is one of the first examining the implications of absenteeism in nursing homes. Absenteeism can be a costly staffing issue, one of the potential costs identified in this analysis is an impact on quality of care.</w:t>
      </w:r>
    </w:p>
    <w:p w14:paraId="2B2C8418" w14:textId="77777777" w:rsidR="00FA6E92" w:rsidRPr="00551ECA" w:rsidRDefault="00FA6E92" w:rsidP="00A623BA">
      <w:pPr>
        <w:pStyle w:val="Response"/>
      </w:pPr>
    </w:p>
    <w:p w14:paraId="78F7BB87" w14:textId="015A3CFC" w:rsidR="009C54B5" w:rsidRPr="00551ECA" w:rsidRDefault="009C54B5" w:rsidP="00F66657">
      <w:pPr>
        <w:pStyle w:val="Response"/>
        <w:numPr>
          <w:ilvl w:val="0"/>
          <w:numId w:val="18"/>
        </w:numPr>
      </w:pPr>
      <w:r w:rsidRPr="00551ECA">
        <w:lastRenderedPageBreak/>
        <w:t>Chang YP, Li J, Porock D. The effect on nursing home outcomes of creating a household within a traditional structure. J Am Med Dir Assoc 2013; 14(4): 293-9.</w:t>
      </w:r>
    </w:p>
    <w:p w14:paraId="5C7EF076" w14:textId="77777777" w:rsidR="009C54B5" w:rsidRPr="00551ECA" w:rsidRDefault="009C54B5" w:rsidP="00A623BA">
      <w:pPr>
        <w:pStyle w:val="Response"/>
      </w:pPr>
      <w:r w:rsidRPr="00551ECA">
        <w:t xml:space="preserve">OBJECTIVES: Person-centered care (PCC) is a revolutionary approach to the culture change of elder care that is being adopted by nursing home providers across the nation. One aspect of PCC is the introduction of more self-contained units or households within long term care facilities. This study aimed to evaluate the effect of households on nursing home residents' physical and psychological outcomes using the Minimum Data Set (MDS) comprehensive assessment data. </w:t>
      </w:r>
    </w:p>
    <w:p w14:paraId="574AAB39" w14:textId="0CDBD4BC" w:rsidR="009C54B5" w:rsidRPr="00551ECA" w:rsidRDefault="009C54B5" w:rsidP="00A623BA">
      <w:pPr>
        <w:pStyle w:val="Response"/>
      </w:pPr>
      <w:r w:rsidRPr="00551ECA">
        <w:t xml:space="preserve">DESIGN: A retrospective, longitudinal study. </w:t>
      </w:r>
    </w:p>
    <w:p w14:paraId="687CD90E" w14:textId="77777777" w:rsidR="009C54B5" w:rsidRPr="00551ECA" w:rsidRDefault="009C54B5" w:rsidP="00A623BA">
      <w:pPr>
        <w:pStyle w:val="Response"/>
      </w:pPr>
      <w:r w:rsidRPr="00551ECA">
        <w:t xml:space="preserve">SETTING: Two care units in a large urban nursing home within the Western New York long term care system. </w:t>
      </w:r>
    </w:p>
    <w:p w14:paraId="49716AF8" w14:textId="77777777" w:rsidR="009C54B5" w:rsidRPr="00551ECA" w:rsidRDefault="009C54B5" w:rsidP="00A623BA">
      <w:pPr>
        <w:pStyle w:val="Response"/>
      </w:pPr>
      <w:r w:rsidRPr="00551ECA">
        <w:t xml:space="preserve">PARTICIPANTS: Residents living in two units (household unit and traditional care unit) within one nursing home during January 2005 to April 2007. </w:t>
      </w:r>
    </w:p>
    <w:p w14:paraId="65D69F94" w14:textId="77777777" w:rsidR="009C54B5" w:rsidRPr="00551ECA" w:rsidRDefault="009C54B5" w:rsidP="00A623BA">
      <w:pPr>
        <w:pStyle w:val="Response"/>
      </w:pPr>
      <w:r w:rsidRPr="00551ECA">
        <w:t xml:space="preserve">MEASUREMENTS: The MDS 2.0 is a standardized and comprehensive assessment tool that measures long term care facility residents' functional, medical, cognitive, and psycho-social status. The de-identified MDS 2.0 records of residents living in these units during this time period were retrieved from the New York Association of Homes and Services for the Aging. The residents' cognitive patterns, mood and behavior pattern, physical functioning, pain, fall, nutritional status, number of ulcers, medication use, and special treatment were compared. Descriptive and correlational statistics were used for data analysis. </w:t>
      </w:r>
    </w:p>
    <w:p w14:paraId="365CD07F" w14:textId="77777777" w:rsidR="009C54B5" w:rsidRPr="00551ECA" w:rsidRDefault="009C54B5" w:rsidP="00A623BA">
      <w:pPr>
        <w:pStyle w:val="Response"/>
      </w:pPr>
      <w:r w:rsidRPr="00551ECA">
        <w:t xml:space="preserve">RESULTS: MDS records of 35 household-unit residents and 33 traditional-unit residents were analyzed. After adjusting for baseline differences, household-unit residents had better self- performed eating ability, daytime sleepiness, and restraint use; however, more fall incidents were reported for the household unit. </w:t>
      </w:r>
    </w:p>
    <w:p w14:paraId="7B6F8BFC" w14:textId="21B75ECC" w:rsidR="009C54B5" w:rsidRPr="00551ECA" w:rsidRDefault="009C54B5" w:rsidP="00A623BA">
      <w:pPr>
        <w:pStyle w:val="Response"/>
      </w:pPr>
      <w:r w:rsidRPr="00551ECA">
        <w:t>CONCLUSIONS: Our findings indicate that households generated some better outcomes for residents and provide preliminary evidence to support households in nursing homes. Further research is needed to overcome design issues; however, the MDS may be useful for PCC outcomes measurement.</w:t>
      </w:r>
    </w:p>
    <w:p w14:paraId="335D1C32" w14:textId="77777777" w:rsidR="00FA6E92" w:rsidRPr="00551ECA" w:rsidRDefault="00FA6E92" w:rsidP="00A623BA">
      <w:pPr>
        <w:pStyle w:val="Response"/>
      </w:pPr>
    </w:p>
    <w:p w14:paraId="6A0BE5C5" w14:textId="77777777" w:rsidR="00FA6E92" w:rsidRPr="00551ECA" w:rsidRDefault="00FA6E92" w:rsidP="00F66657">
      <w:pPr>
        <w:pStyle w:val="Response"/>
        <w:numPr>
          <w:ilvl w:val="0"/>
          <w:numId w:val="18"/>
        </w:numPr>
      </w:pPr>
      <w:r w:rsidRPr="00551ECA">
        <w:t>Clement JP, Bazzoli GJ, Zhao M. Nursing home price and quality responses to publicly reported quality information. Health Serv Res 2012; 47(1 pt 1): 86-105.</w:t>
      </w:r>
    </w:p>
    <w:p w14:paraId="657A9E6A" w14:textId="77777777" w:rsidR="00FA6E92" w:rsidRPr="00551ECA" w:rsidRDefault="00FA6E92" w:rsidP="00FA6E92">
      <w:pPr>
        <w:pStyle w:val="Response"/>
      </w:pPr>
      <w:r w:rsidRPr="00551ECA">
        <w:t xml:space="preserve">OBJECTIVE: To assess whether the release of Nursing Home Compare (NHC) data affected self-pay per diem prices and quality of care. </w:t>
      </w:r>
    </w:p>
    <w:p w14:paraId="2C1C3F45" w14:textId="77777777" w:rsidR="00FA6E92" w:rsidRPr="00551ECA" w:rsidRDefault="00FA6E92" w:rsidP="00FA6E92">
      <w:pPr>
        <w:pStyle w:val="Response"/>
      </w:pPr>
      <w:r w:rsidRPr="00551ECA">
        <w:t xml:space="preserve">DATA SOURCES: Primary data sources are the Annual Survey of Wisconsin Nursing Homes for 2001-2003, Online Survey and Certification Reporting System, NHC, and Area Resource File. </w:t>
      </w:r>
    </w:p>
    <w:p w14:paraId="52B41015" w14:textId="77777777" w:rsidR="00FA6E92" w:rsidRPr="00551ECA" w:rsidRDefault="00FA6E92" w:rsidP="00FA6E92">
      <w:pPr>
        <w:pStyle w:val="Response"/>
      </w:pPr>
      <w:r w:rsidRPr="00551ECA">
        <w:t xml:space="preserve">STUDY DESIGN: We estimated fixed effects models with robust standard errors of per diem self-pay charge and quality before and after NHC. </w:t>
      </w:r>
    </w:p>
    <w:p w14:paraId="60D9E38C" w14:textId="77777777" w:rsidR="00FA6E92" w:rsidRPr="00551ECA" w:rsidRDefault="00FA6E92" w:rsidP="00FA6E92">
      <w:pPr>
        <w:pStyle w:val="Response"/>
      </w:pPr>
      <w:r w:rsidRPr="00551ECA">
        <w:lastRenderedPageBreak/>
        <w:t xml:space="preserve">PRINCIPAL FINDINGS: After NHC, low-quality nursing homes raised their prices by a small but significant amount and decreased their use of restraints but did not reduce pressure sores. Mid-level and high-quality nursing homes did not significantly increase self-pay prices after NHC nor consistently change quality. </w:t>
      </w:r>
    </w:p>
    <w:p w14:paraId="21FB5D9C" w14:textId="77777777" w:rsidR="00FA6E92" w:rsidRPr="00551ECA" w:rsidRDefault="00FA6E92" w:rsidP="00FA6E92">
      <w:pPr>
        <w:pStyle w:val="Response"/>
      </w:pPr>
      <w:r w:rsidRPr="00551ECA">
        <w:t>CONCLUSIONS: Our findings suggest that the release of quality information affected nursing home behavior, especially pricing and quality decisions among low-quality facilities. Policy makers should continue to monitor quality and prices for self-pay residents and scrutinize low-quality homes over time to see whether they are on a pathway to improve quality. In addition, policy makers should not expect public reporting to result in quick fixes to nursing home quality problems.</w:t>
      </w:r>
    </w:p>
    <w:p w14:paraId="160F7518" w14:textId="77777777" w:rsidR="00FA6E92" w:rsidRPr="00551ECA" w:rsidRDefault="00FA6E92" w:rsidP="00A623BA">
      <w:pPr>
        <w:pStyle w:val="Response"/>
      </w:pPr>
    </w:p>
    <w:p w14:paraId="17B51595" w14:textId="77777777" w:rsidR="00F27FA8" w:rsidRPr="00551ECA" w:rsidRDefault="00F27FA8" w:rsidP="00F66657">
      <w:pPr>
        <w:pStyle w:val="Response"/>
        <w:numPr>
          <w:ilvl w:val="0"/>
          <w:numId w:val="18"/>
        </w:numPr>
      </w:pPr>
      <w:r w:rsidRPr="00551ECA">
        <w:t>Corazzini KN, Anderson RA, Mueller C, Thorpe JM, McConnell ES. Licensed practical nurse scope of practice and quality of nursing home care. Nurs Res 2013; 62(5): 315-24.</w:t>
      </w:r>
    </w:p>
    <w:p w14:paraId="1909BABD" w14:textId="77777777" w:rsidR="00F27FA8" w:rsidRPr="00551ECA" w:rsidRDefault="00F27FA8" w:rsidP="00F27FA8">
      <w:pPr>
        <w:pStyle w:val="Response"/>
      </w:pPr>
      <w:r w:rsidRPr="00551ECA">
        <w:t xml:space="preserve">BACKGROUND: Although higher levels of registered nurse (RN) staffing in nursing homes are related to better care quality, licensed practical nurses (LPNs) provide most licensed-nursing care; prior research is mixed regarding how this influences quality. The nature of LPN practice, and RN direction of that practice, follows in part from state nurse practice acts (NPAs). </w:t>
      </w:r>
    </w:p>
    <w:p w14:paraId="254DB4AF" w14:textId="77777777" w:rsidR="00F27FA8" w:rsidRPr="00551ECA" w:rsidRDefault="00F27FA8" w:rsidP="00F27FA8">
      <w:pPr>
        <w:pStyle w:val="Response"/>
      </w:pPr>
      <w:r w:rsidRPr="00551ECA">
        <w:t xml:space="preserve">OBJECTIVE: Among the 50 states and the District of Columbia, the aims of this study were to describe regulatory differences in how LPNs contribute to nursing assessment, care planning, delegation and supervision, and RN practice in these domains and to explore how these regulatory differences relate to quality of care in nursing homes. </w:t>
      </w:r>
    </w:p>
    <w:p w14:paraId="3119771D" w14:textId="77777777" w:rsidR="00F27FA8" w:rsidRPr="00551ECA" w:rsidRDefault="00F27FA8" w:rsidP="00F27FA8">
      <w:pPr>
        <w:pStyle w:val="Response"/>
      </w:pPr>
      <w:r w:rsidRPr="00551ECA">
        <w:t xml:space="preserve">METHODS: The study design was a sequential explanatory mixed-methods design of NPAs and Centers for Medicare and Medicaid quality measures of long-stay nursing home residents. In the qualitative strand, 51 NPAs and related administrative code were analyzed to classify guidance on RN and LPN practice; then, the coded data were transformed to quantitative indicators of specificity regarding LPN and RN scope of practice. In the quantitative strand, state NPA data were linked to facility-level Centers for Medicare and Medicaid staffing and quality measures (N = 12,698 facilities) for cross-sectional, quantitative analyses. </w:t>
      </w:r>
    </w:p>
    <w:p w14:paraId="38FB6FB3" w14:textId="77777777" w:rsidR="00F27FA8" w:rsidRPr="00551ECA" w:rsidRDefault="00F27FA8" w:rsidP="00F27FA8">
      <w:pPr>
        <w:pStyle w:val="Response"/>
      </w:pPr>
      <w:r w:rsidRPr="00551ECA">
        <w:t>RESULTS: States varied considerably in how NPAs guided LPN and RN scope of practice. NPA differences were related to quality indicators of resident pain, catheter use, weight loss, and restraints, even when accounting for nursing home staff mix.</w:t>
      </w:r>
    </w:p>
    <w:p w14:paraId="20F8E98A" w14:textId="77777777" w:rsidR="00F27FA8" w:rsidRPr="00551ECA" w:rsidRDefault="00F27FA8" w:rsidP="00F27FA8">
      <w:pPr>
        <w:pStyle w:val="Response"/>
      </w:pPr>
      <w:r w:rsidRPr="00551ECA">
        <w:t>DISCUSSION: Care quality was better in states where the NPA clearly described LPN scope, but only when there was also greater RN availability (p &lt; .05). Classifying scope of nursing practice regulations moves beyond traditional staffing measures to inform understanding of the effects of the RN-to-LPN staffing ratio on quality of care in nursing homes.</w:t>
      </w:r>
    </w:p>
    <w:p w14:paraId="5BE5BDF4" w14:textId="77777777" w:rsidR="00F27FA8" w:rsidRPr="00551ECA" w:rsidRDefault="00F27FA8" w:rsidP="00A623BA">
      <w:pPr>
        <w:pStyle w:val="Response"/>
      </w:pPr>
    </w:p>
    <w:p w14:paraId="69C448B9" w14:textId="77777777" w:rsidR="00F27FA8" w:rsidRPr="00551ECA" w:rsidRDefault="00F27FA8" w:rsidP="00F66657">
      <w:pPr>
        <w:pStyle w:val="Response"/>
        <w:numPr>
          <w:ilvl w:val="0"/>
          <w:numId w:val="18"/>
        </w:numPr>
      </w:pPr>
      <w:r w:rsidRPr="00551ECA">
        <w:t>Donald F, Martin-Misener R, Carter N, Donald EE, Kaasalainen S, Wickson-Griffiths A, Lloyd M, Akhtar-Danesh N, Dicenso A. A systematic review of the effectiveness of advanced practice nurses in long-term care. J Adv Nurs 2013. doi: 10.1111/jan.12140</w:t>
      </w:r>
    </w:p>
    <w:p w14:paraId="2A26CFA7" w14:textId="77777777" w:rsidR="00F27FA8" w:rsidRPr="00551ECA" w:rsidRDefault="00F27FA8" w:rsidP="00F27FA8">
      <w:pPr>
        <w:pStyle w:val="Response"/>
      </w:pPr>
      <w:r w:rsidRPr="00551ECA">
        <w:lastRenderedPageBreak/>
        <w:t xml:space="preserve">AIM: To report quantitative evidence of the effectiveness of advanced practice nursing roles, clinical nurse specialists and nurse practitioners, in meeting the healthcare needs of older adults living in long-term care residential settings. </w:t>
      </w:r>
    </w:p>
    <w:p w14:paraId="2DF90978" w14:textId="77777777" w:rsidR="00F27FA8" w:rsidRPr="00551ECA" w:rsidRDefault="00F27FA8" w:rsidP="00F27FA8">
      <w:pPr>
        <w:pStyle w:val="Response"/>
      </w:pPr>
      <w:r w:rsidRPr="00551ECA">
        <w:t xml:space="preserve">BACKGROUND: Although studies have examined the effectiveness of advanced practice nurses in this setting, a systematic review of this evidence has not been conducted. </w:t>
      </w:r>
    </w:p>
    <w:p w14:paraId="45ED053A" w14:textId="77777777" w:rsidR="00F27FA8" w:rsidRPr="00551ECA" w:rsidRDefault="00F27FA8" w:rsidP="00F27FA8">
      <w:pPr>
        <w:pStyle w:val="Response"/>
      </w:pPr>
      <w:r w:rsidRPr="00551ECA">
        <w:t xml:space="preserve">DESIGN: Quantitative systematic review. </w:t>
      </w:r>
    </w:p>
    <w:p w14:paraId="30EE6A99" w14:textId="77777777" w:rsidR="00F27FA8" w:rsidRPr="00551ECA" w:rsidRDefault="00F27FA8" w:rsidP="00F27FA8">
      <w:pPr>
        <w:pStyle w:val="Response"/>
      </w:pPr>
      <w:r w:rsidRPr="00551ECA">
        <w:t xml:space="preserve">DATA SOURCES: Twelve electronic databases were searched (1966-2010); leaders in the field were contacted; and personal files, reference lists, pertinent journals, and websites were searched for prospective studies with a comparison group. </w:t>
      </w:r>
    </w:p>
    <w:p w14:paraId="457C31F8" w14:textId="77777777" w:rsidR="00F27FA8" w:rsidRPr="00551ECA" w:rsidRDefault="00F27FA8" w:rsidP="00F27FA8">
      <w:pPr>
        <w:pStyle w:val="Response"/>
      </w:pPr>
      <w:r w:rsidRPr="00551ECA">
        <w:t xml:space="preserve">REVIEW METHODS: Studies that met inclusion criteria were reviewed for quality, using a modified version of the Cochrane Effective Practice and Organisation of Care Review Group risk of bias assessment criteria. </w:t>
      </w:r>
    </w:p>
    <w:p w14:paraId="4895CE63" w14:textId="77777777" w:rsidR="00F27FA8" w:rsidRPr="00551ECA" w:rsidRDefault="00F27FA8" w:rsidP="00F27FA8">
      <w:pPr>
        <w:pStyle w:val="Response"/>
      </w:pPr>
      <w:r w:rsidRPr="00551ECA">
        <w:t xml:space="preserve">RESULTS: Four prospective studies conducted in the USA and reported in 15 papers were included. Long-term care settings with advanced practice nurses had lower rates of depression, urinary incontinence, pressure ulcers, restraint use, and aggressive behaviours; more residents who experienced improvements in meeting personal goals; and family members who expressed more satisfaction with medical services. </w:t>
      </w:r>
    </w:p>
    <w:p w14:paraId="361B76E5" w14:textId="77777777" w:rsidR="00F27FA8" w:rsidRPr="00551ECA" w:rsidRDefault="00F27FA8" w:rsidP="00F27FA8">
      <w:pPr>
        <w:pStyle w:val="Response"/>
      </w:pPr>
      <w:r w:rsidRPr="00551ECA">
        <w:t>CONCLUSION: Advanced practice nurses are associated with improvements in several measures of health status and behaviours of older adults in long-term care settings and in family satisfaction. Further exploration is needed to determine the effect of advanced practice nurses on health services use; resident satisfaction with care and quality of life; and the skills, quality of care, and job satisfaction of healthcare staff.</w:t>
      </w:r>
    </w:p>
    <w:p w14:paraId="29D19EC2" w14:textId="77777777" w:rsidR="00F27FA8" w:rsidRPr="00551ECA" w:rsidRDefault="00F27FA8" w:rsidP="00A623BA">
      <w:pPr>
        <w:pStyle w:val="Response"/>
      </w:pPr>
    </w:p>
    <w:p w14:paraId="41C90FEB" w14:textId="77777777" w:rsidR="00F27FA8" w:rsidRPr="00551ECA" w:rsidRDefault="00F27FA8" w:rsidP="00F66657">
      <w:pPr>
        <w:pStyle w:val="Response"/>
        <w:numPr>
          <w:ilvl w:val="0"/>
          <w:numId w:val="18"/>
        </w:numPr>
      </w:pPr>
      <w:r w:rsidRPr="00551ECA">
        <w:t>Ejaz F, Jones J, Rose M. Falls among nursing home residents: an examination of incident reports before and after restraint reduction programs. J Am Geriatr Soc. 1994;42:960-4.</w:t>
      </w:r>
    </w:p>
    <w:p w14:paraId="59748196" w14:textId="77777777" w:rsidR="00F27FA8" w:rsidRPr="00551ECA" w:rsidRDefault="00F27FA8" w:rsidP="00F27FA8">
      <w:pPr>
        <w:pStyle w:val="Response"/>
      </w:pPr>
      <w:r w:rsidRPr="00551ECA">
        <w:t>Examined changes in the rate of falling of an experimental group of 184 restrained Ss (mean age 86 yrs) who underwent restraint reduction, and compared their rate of falling with 111 Ss who did not have restraint orders. Formal programs aimed at reducing all bed and chair restraints were initiated in all sites after staff received education and training. The increase in nonserious falls among the experimental group may be attributed to restraint reduction. The mean weekly fall rate in the experimental group postintervention (25 wks) became comparable to the mean weekly fall rate for the control group during the entire study period (50 wks). Policy makers need to confront the ethical choice between tying some frail, elderly Ss to beds and chairs vs exposing them to the risks of freedom in their old age. (PsycINFO Database Record (c) 2012 APA, all rights reserved)</w:t>
      </w:r>
    </w:p>
    <w:p w14:paraId="3A82AA39" w14:textId="77777777" w:rsidR="00F27FA8" w:rsidRPr="00551ECA" w:rsidRDefault="00F27FA8" w:rsidP="00A623BA">
      <w:pPr>
        <w:pStyle w:val="Response"/>
      </w:pPr>
    </w:p>
    <w:p w14:paraId="7B1B2AFF" w14:textId="77777777" w:rsidR="00F27FA8" w:rsidRPr="00551ECA" w:rsidRDefault="00F27FA8" w:rsidP="00F66657">
      <w:pPr>
        <w:pStyle w:val="Response"/>
        <w:numPr>
          <w:ilvl w:val="0"/>
          <w:numId w:val="18"/>
        </w:numPr>
      </w:pPr>
      <w:r w:rsidRPr="00551ECA">
        <w:t>Engberg J, Castle N, McCaffrey D. Physical restraint initiation in nursing homes and subsequent resident health. Gerontologist. 2008;48(4):442-52.</w:t>
      </w:r>
    </w:p>
    <w:p w14:paraId="46746A34" w14:textId="5C4D7E3C" w:rsidR="00F27FA8" w:rsidRPr="00551ECA" w:rsidRDefault="00F27FA8" w:rsidP="00F27FA8">
      <w:pPr>
        <w:pStyle w:val="Response"/>
      </w:pPr>
      <w:r w:rsidRPr="00551ECA">
        <w:lastRenderedPageBreak/>
        <w:t>Purpose: It is widely believed that physical restraint use causes mental and physical health decline in nursing home residents. Yet few studies exist showing an association between restraint initiation and health decline. In this research, we examined whether physical restraint initiation is associated with subsequent lower physical or mental health. Design and Methods: We used all nursing homes (N = 740) in Pennsylvania in 2001, with 12,820 residents. We used the Minimum Data Set data; Online Survey, Certification and Reporting data; and the Area Resource File as data sources. We restricted our sample to newly admitted nursing home residents who were not restrained in the first two quarters of their residency. We examined which facility and individual characteristics during those first two quarters were associated with restraint initiation during the third quarter. We then examined the association of third-quarter restraint initiation with fourth-quarter health outcomes, using regressions that controlled for first- and second-quarter health status as well as other resident, facility, and market characteristics. The physical health outcomes examined consisted of falls, walking dependence, activities of daily living (ADLs), pressure ulcers, and contractures. Mental health outcomes examined consisted of cognitive performance, depression, and behavior problems. Results: The initiation of restraint use was associated with a previous fall (p &lt;.01), psychoactive medication use (p &lt;.05), low cognition (p &lt;.01), ADL scores (p &lt;.01), and the absence of pressure ulcers (p &lt;.10), as well as a variety of facility characteristics. Subsequent to restraint initiation, we found an association with lower cognitive performance (p &lt;.01), lower ADL performance (p &lt;.01), and higher walking dependence (p &lt;.01). Implications: We found that an association between restraint initiation and subsequent adverse health consequences exists and is substantial. Moreover, these results would appear to have practical as well as statistical significance.</w:t>
      </w:r>
    </w:p>
    <w:p w14:paraId="23F0988B" w14:textId="77777777" w:rsidR="00F27FA8" w:rsidRPr="00551ECA" w:rsidRDefault="00F27FA8" w:rsidP="00F27FA8">
      <w:pPr>
        <w:pStyle w:val="Response"/>
      </w:pPr>
    </w:p>
    <w:p w14:paraId="72E79DC7" w14:textId="492A62A9" w:rsidR="00F27FA8" w:rsidRPr="00551ECA" w:rsidRDefault="00F27FA8" w:rsidP="00F66657">
      <w:pPr>
        <w:pStyle w:val="Response"/>
        <w:numPr>
          <w:ilvl w:val="0"/>
          <w:numId w:val="18"/>
        </w:numPr>
      </w:pPr>
      <w:r w:rsidRPr="00551ECA">
        <w:t>Evans L, Strumpf N, Allen-Taylor S, et al. A clinical trial to reduce restraints in nursing homes. J Am Geriatr Soc. 1997;45(6):675-81.</w:t>
      </w:r>
    </w:p>
    <w:p w14:paraId="3A9CE0AA" w14:textId="77777777" w:rsidR="00F27FA8" w:rsidRPr="00551ECA" w:rsidRDefault="00F27FA8" w:rsidP="00F27FA8">
      <w:pPr>
        <w:pStyle w:val="Response"/>
      </w:pPr>
      <w:r w:rsidRPr="00551ECA">
        <w:t>OBJECTIVE: To investigate the relative effects of two experimental interventions on the use of physical restraints.</w:t>
      </w:r>
    </w:p>
    <w:p w14:paraId="2F63BFE3" w14:textId="77777777" w:rsidR="00F27FA8" w:rsidRPr="00551ECA" w:rsidRDefault="00F27FA8" w:rsidP="00F27FA8">
      <w:pPr>
        <w:pStyle w:val="Response"/>
      </w:pPr>
      <w:r w:rsidRPr="00551ECA">
        <w:t>DESIGN: Prospective 12-month clinical trial in which three nursing homes were randomly assigned to restraint education (RE), restraint education-with-consultation (REC), or control (C).</w:t>
      </w:r>
    </w:p>
    <w:p w14:paraId="20C5310C" w14:textId="77777777" w:rsidR="00F27FA8" w:rsidRPr="00551ECA" w:rsidRDefault="00F27FA8" w:rsidP="00F27FA8">
      <w:pPr>
        <w:pStyle w:val="Response"/>
      </w:pPr>
      <w:r w:rsidRPr="00551ECA">
        <w:t>SETTING: Three voluntary nursing homes in the Philadelphia area providing both skilled and intermediate care.</w:t>
      </w:r>
    </w:p>
    <w:p w14:paraId="47F75B12" w14:textId="77777777" w:rsidR="00F27FA8" w:rsidRPr="00551ECA" w:rsidRDefault="00F27FA8" w:rsidP="00F27FA8">
      <w:pPr>
        <w:pStyle w:val="Response"/>
      </w:pPr>
      <w:r w:rsidRPr="00551ECA">
        <w:t>PARTICIPANTS: A total of 643 nursing home residents over the age of 60 were enrolled at baseline, and 463 remained to completion (1 year).</w:t>
      </w:r>
    </w:p>
    <w:p w14:paraId="776DA6D7" w14:textId="77777777" w:rsidR="00F27FA8" w:rsidRPr="00551ECA" w:rsidRDefault="00F27FA8" w:rsidP="00F27FA8">
      <w:pPr>
        <w:pStyle w:val="Response"/>
      </w:pPr>
      <w:r w:rsidRPr="00551ECA">
        <w:t>INTERVENTIONS: Both RE and REC homes received intensive education by a masters-prepared gerontologic nurse to increase staff awareness of restraint hazards and knowledge about assessing and managing resident behaviors likely to lead to use of restraints. In addition, the REC home received 12 hours per week of unit-based nursing consultation to facilitate restraint reduction in residents with more complex conditions.</w:t>
      </w:r>
    </w:p>
    <w:p w14:paraId="44A67620" w14:textId="77777777" w:rsidR="00F27FA8" w:rsidRPr="00551ECA" w:rsidRDefault="00F27FA8" w:rsidP="00F27FA8">
      <w:pPr>
        <w:pStyle w:val="Response"/>
      </w:pPr>
      <w:r w:rsidRPr="00551ECA">
        <w:t>MEASUREMENTS: Restraint status was observed systematically at baseline, immediately after the 6-month intervention, and again at 9 and 12 months. Staff levels, psychoactive drug use, and injuries were also determined.</w:t>
      </w:r>
    </w:p>
    <w:p w14:paraId="410E7261" w14:textId="77777777" w:rsidR="00F27FA8" w:rsidRPr="00551ECA" w:rsidRDefault="00F27FA8" w:rsidP="00F27FA8">
      <w:pPr>
        <w:pStyle w:val="Response"/>
      </w:pPr>
      <w:r w:rsidRPr="00551ECA">
        <w:lastRenderedPageBreak/>
        <w:t>RESULTS: Compared with baseline, the REC home had a statistically significant reduction in restraint prevalence, whereas RE and C homes did not. At 9 months (3 months post-intervention), absolute decline in the percents restrained were 7% RE, 7% C, and 20% REC; at 12 months (6 months post-intervention) declines were 4% RE, 6% C, and 18% REC. However, relative to baseline, these declines represent an average reduction in restraint use of 23% RE, 11% C, and 56% REC. The differences in changes over time were consistently significant (P =.01), whether considering survivors or those present at each time point, and also when controlling for differences between groups at baseline. Further, given any change in restraint use, REC-residents were between 25% and 40% more likely than either RE or C residents to experience decreased restraint use. Results were achieved without increased staff, psychoactive drugs, or serious fall-related injuries.</w:t>
      </w:r>
    </w:p>
    <w:p w14:paraId="6246DB63" w14:textId="77777777" w:rsidR="00F27FA8" w:rsidRPr="00551ECA" w:rsidRDefault="00F27FA8" w:rsidP="00F27FA8">
      <w:pPr>
        <w:pStyle w:val="Response"/>
      </w:pPr>
      <w:r w:rsidRPr="00551ECA">
        <w:t>CONCLUSION: A 6-month-long educational program combined with unit-based, resident-centered consultation can reduce use of physical restraints in nursing homes effectively and safely. Whether extending the intervention will achieve greater reduction is not known from these results.</w:t>
      </w:r>
    </w:p>
    <w:p w14:paraId="3C7F18CF" w14:textId="77777777" w:rsidR="00F27FA8" w:rsidRPr="00551ECA" w:rsidRDefault="00F27FA8" w:rsidP="00F27FA8">
      <w:pPr>
        <w:pStyle w:val="Response"/>
      </w:pPr>
    </w:p>
    <w:p w14:paraId="36F7023B" w14:textId="77777777" w:rsidR="00F27FA8" w:rsidRPr="00551ECA" w:rsidRDefault="00F27FA8" w:rsidP="00F66657">
      <w:pPr>
        <w:pStyle w:val="Response"/>
        <w:numPr>
          <w:ilvl w:val="0"/>
          <w:numId w:val="18"/>
        </w:numPr>
      </w:pPr>
      <w:r w:rsidRPr="00551ECA">
        <w:t>Gulpers MJ, Bleijlevens MH, Ambergen T, Capezuti E, van Rossum E, Hamers  JP. Belt restraint reduction in nursing homes: effects of a multicomponent intervention program. J Am Geriatr Soc 2011; 59(11): 2029-36.</w:t>
      </w:r>
    </w:p>
    <w:p w14:paraId="3D1D6B0C" w14:textId="77777777" w:rsidR="00F27FA8" w:rsidRPr="00551ECA" w:rsidRDefault="00F27FA8" w:rsidP="00F27FA8">
      <w:pPr>
        <w:pStyle w:val="Response"/>
      </w:pPr>
      <w:r w:rsidRPr="00551ECA">
        <w:t xml:space="preserve">OBJECTIVES: To test the effects of a multicomponent intervention program to reduce the use of belt restraints in psychogeriatric nursing homes. </w:t>
      </w:r>
    </w:p>
    <w:p w14:paraId="2CA08E7E" w14:textId="77777777" w:rsidR="00F27FA8" w:rsidRPr="00551ECA" w:rsidRDefault="00F27FA8" w:rsidP="00F27FA8">
      <w:pPr>
        <w:pStyle w:val="Response"/>
      </w:pPr>
      <w:r w:rsidRPr="00551ECA">
        <w:t xml:space="preserve">DESIGN: A quasi-experimental longitudinal design. Study duration was 8 months. </w:t>
      </w:r>
    </w:p>
    <w:p w14:paraId="2687372A" w14:textId="77777777" w:rsidR="00F27FA8" w:rsidRPr="00551ECA" w:rsidRDefault="00F27FA8" w:rsidP="00F27FA8">
      <w:pPr>
        <w:pStyle w:val="Response"/>
      </w:pPr>
      <w:r w:rsidRPr="00551ECA">
        <w:t xml:space="preserve">SETTING: Twenty-six psychogeriatric nursing home wards in 13 Dutch nursing homes were assigned to intervention or control groups. </w:t>
      </w:r>
    </w:p>
    <w:p w14:paraId="2C5C135C" w14:textId="77777777" w:rsidR="00F27FA8" w:rsidRPr="00551ECA" w:rsidRDefault="00F27FA8" w:rsidP="00F27FA8">
      <w:pPr>
        <w:pStyle w:val="Response"/>
      </w:pPr>
      <w:r w:rsidRPr="00551ECA">
        <w:t xml:space="preserve">PARTICIPANTS: Seven hundred fourteen residents were selected for participation. Legal representatives of 520 residents agreed on participation; complete data are available for 405 residents. </w:t>
      </w:r>
    </w:p>
    <w:p w14:paraId="635F86BD" w14:textId="77777777" w:rsidR="00F27FA8" w:rsidRPr="00551ECA" w:rsidRDefault="00F27FA8" w:rsidP="00F27FA8">
      <w:pPr>
        <w:pStyle w:val="Response"/>
      </w:pPr>
      <w:r w:rsidRPr="00551ECA">
        <w:t xml:space="preserve">INTERVENTION: The intervention program included four major components: promotion of institutional policy change that discourages use of belt restraint, nursing home staff education, consultation by a nurse specialist aimed at nursing home staff, and availability of alternative interventions. </w:t>
      </w:r>
    </w:p>
    <w:p w14:paraId="62C0E417" w14:textId="77777777" w:rsidR="00F27FA8" w:rsidRPr="00551ECA" w:rsidRDefault="00F27FA8" w:rsidP="00F27FA8">
      <w:pPr>
        <w:pStyle w:val="Response"/>
      </w:pPr>
      <w:r w:rsidRPr="00551ECA">
        <w:t xml:space="preserve">MEASUREMENTS: The primary outcome measure was the frequency of belt restraint use. Secondary outcomes included other types of physical restraints, psychoactive drug use, falls, and fall-related injuries. These data were collected at baseline and after 4 and 8 months. A trained, blinded observer measured the use of belts and other physical restraints types four times during a 24-hour period. </w:t>
      </w:r>
    </w:p>
    <w:p w14:paraId="1CFB219F" w14:textId="77777777" w:rsidR="00F27FA8" w:rsidRPr="00551ECA" w:rsidRDefault="00F27FA8" w:rsidP="00F27FA8">
      <w:pPr>
        <w:pStyle w:val="Response"/>
      </w:pPr>
      <w:r w:rsidRPr="00551ECA">
        <w:t xml:space="preserve">RESULTS: The intervention resulted in a 50% decrease in belt use (odds ratio = 0.48, 95% confidence interval = 0.28-0.81; P = .005). No increase occurred in the use of other types of restraints. No marked differences between the groups were found regarding psychoactive drugs, falls, and fall-related injuries. </w:t>
      </w:r>
    </w:p>
    <w:p w14:paraId="69458D60" w14:textId="77777777" w:rsidR="00F27FA8" w:rsidRPr="00551ECA" w:rsidRDefault="00F27FA8" w:rsidP="00F27FA8">
      <w:pPr>
        <w:pStyle w:val="Response"/>
      </w:pPr>
      <w:r w:rsidRPr="00551ECA">
        <w:t>CONCLUSION: A multicomponent intervention program led to a substantial reduction in use of belts, full-enclosure bedrails, and sleep suits without increasing the use of other physical restraints, psychoactive drugs, or falls and fall-related injuries.</w:t>
      </w:r>
    </w:p>
    <w:p w14:paraId="5738BEA7" w14:textId="77777777" w:rsidR="00F27FA8" w:rsidRPr="00551ECA" w:rsidRDefault="00F27FA8" w:rsidP="00F27FA8">
      <w:pPr>
        <w:pStyle w:val="Response"/>
      </w:pPr>
    </w:p>
    <w:p w14:paraId="4F2292F9" w14:textId="77777777" w:rsidR="00F27FA8" w:rsidRPr="00551ECA" w:rsidRDefault="00F27FA8" w:rsidP="00F66657">
      <w:pPr>
        <w:pStyle w:val="Response"/>
        <w:numPr>
          <w:ilvl w:val="0"/>
          <w:numId w:val="18"/>
        </w:numPr>
      </w:pPr>
      <w:r w:rsidRPr="00551ECA">
        <w:t>Hofmann, H, Hahn S. Characteristics of nursing home residents and physical restraint: A systematic literature review. J Clin Nurs. 2013. doi: 10.1111/jocn.12384.</w:t>
      </w:r>
    </w:p>
    <w:p w14:paraId="6EAE8D53" w14:textId="77777777" w:rsidR="003B5042" w:rsidRPr="00551ECA" w:rsidRDefault="00F27FA8" w:rsidP="00F27FA8">
      <w:pPr>
        <w:pStyle w:val="Response"/>
        <w:tabs>
          <w:tab w:val="left" w:pos="180"/>
        </w:tabs>
      </w:pPr>
      <w:r w:rsidRPr="00551ECA">
        <w:t xml:space="preserve">AIMS AND OBJECTIVES: To analyse and to summarise factors associated with nursing home residents' </w:t>
      </w:r>
      <w:r w:rsidR="003B5042" w:rsidRPr="00551ECA">
        <w:t xml:space="preserve">characteristics which could lead to physical restraint, and to investigate the consequences of physical restraint use for this population. </w:t>
      </w:r>
    </w:p>
    <w:p w14:paraId="2FCDB473" w14:textId="77777777" w:rsidR="003B5042" w:rsidRPr="00551ECA" w:rsidRDefault="003B5042" w:rsidP="00F27FA8">
      <w:pPr>
        <w:pStyle w:val="Response"/>
        <w:tabs>
          <w:tab w:val="left" w:pos="180"/>
        </w:tabs>
      </w:pPr>
      <w:r w:rsidRPr="00551ECA">
        <w:t xml:space="preserve">BACKGROUND: Even though the application of physical restraint is highly controversial, prevalence rates show that it is a common intervention in nursing homes. Residents' characteristics seem to be important to predict the use of physical restraint. Evidence suggests that restrained nursing home residents may have physical and psychological disadvantages as a consequence of being restrained. </w:t>
      </w:r>
    </w:p>
    <w:p w14:paraId="1A8E8280" w14:textId="77777777" w:rsidR="003B5042" w:rsidRPr="00551ECA" w:rsidRDefault="003B5042" w:rsidP="00F27FA8">
      <w:pPr>
        <w:pStyle w:val="Response"/>
        <w:tabs>
          <w:tab w:val="left" w:pos="180"/>
        </w:tabs>
      </w:pPr>
      <w:r w:rsidRPr="00551ECA">
        <w:t xml:space="preserve">METHODS: A systematic literature research involving the databases PubMed, Cumulative Index to Nursing and Allied Health Literature, ISI Web of Science and Cochrane Library was carried out for articles published from January 2005-November 2011. Nine Studies fulfilled the inclusion criteria and the quality assessment. </w:t>
      </w:r>
    </w:p>
    <w:p w14:paraId="42389E65" w14:textId="77777777" w:rsidR="003B5042" w:rsidRPr="00551ECA" w:rsidRDefault="003B5042" w:rsidP="00F27FA8">
      <w:pPr>
        <w:pStyle w:val="Response"/>
        <w:tabs>
          <w:tab w:val="left" w:pos="180"/>
        </w:tabs>
      </w:pPr>
      <w:r w:rsidRPr="00551ECA">
        <w:t xml:space="preserve">RESULTS: Restrained residents had low activities of daily living (ADL) scores and severe cognitive impairment. Residents with low cognitive status and serious mobility impairments were at high risk to be restrained, as well as residents with previous fall and/or fracture. Repeated verbal and physical agitation was found to be positively associated with restraint use. Possible consequences of physical restraint were as follows: lower cognitive and ADL performance, higher walking dependence, furthermore falls, pressure ulcers, urinary and faecal incontinence. </w:t>
      </w:r>
    </w:p>
    <w:p w14:paraId="48A2AF05" w14:textId="77777777" w:rsidR="003B5042" w:rsidRPr="00551ECA" w:rsidRDefault="003B5042" w:rsidP="00F27FA8">
      <w:pPr>
        <w:pStyle w:val="Response"/>
        <w:tabs>
          <w:tab w:val="left" w:pos="180"/>
        </w:tabs>
      </w:pPr>
      <w:r w:rsidRPr="00551ECA">
        <w:t xml:space="preserve">CONCLUSIONS: This systematic literature review reveals notable resident-related factors for physical restraint use. The consequences of restraint seem to negatively influence residents' physical and psychological well-being. Physical restraint seems to be an important risk factor for residents' further health problems. </w:t>
      </w:r>
    </w:p>
    <w:p w14:paraId="471B09E7" w14:textId="24211D4C" w:rsidR="00F27FA8" w:rsidRPr="00551ECA" w:rsidRDefault="003B5042" w:rsidP="00F27FA8">
      <w:pPr>
        <w:pStyle w:val="Response"/>
        <w:tabs>
          <w:tab w:val="left" w:pos="180"/>
        </w:tabs>
      </w:pPr>
      <w:r w:rsidRPr="00551ECA">
        <w:t>RELEVANCE TO CLINICAL PRACTICE: Resident's characteristics appear to be decisive factors for the use of physical restraint. Nurses need a high level of expertise and competence in evaluating the individual residents' situation and deciding further steps, with respect for the autonomy and dignity of the person.</w:t>
      </w:r>
    </w:p>
    <w:p w14:paraId="6B76FF07" w14:textId="77777777" w:rsidR="00F27FA8" w:rsidRPr="00551ECA" w:rsidRDefault="00F27FA8" w:rsidP="00F27FA8">
      <w:pPr>
        <w:pStyle w:val="Response"/>
      </w:pPr>
    </w:p>
    <w:p w14:paraId="36D13F3B" w14:textId="77777777" w:rsidR="00F27FA8" w:rsidRPr="00551ECA" w:rsidRDefault="00F27FA8" w:rsidP="00F66657">
      <w:pPr>
        <w:pStyle w:val="Response"/>
        <w:numPr>
          <w:ilvl w:val="0"/>
          <w:numId w:val="18"/>
        </w:numPr>
      </w:pPr>
      <w:r w:rsidRPr="00551ECA">
        <w:t>Konetzka RT, Brauner DJ, Shega J, Werner RM. The effects of public reporting on physical restraints and antipsychotic use in nursing home residents with severe cognitive impairment. J Am Geriatr Soc 2014; 62(3) 454-61.</w:t>
      </w:r>
    </w:p>
    <w:p w14:paraId="14738969" w14:textId="77777777" w:rsidR="00F27FA8" w:rsidRPr="00551ECA" w:rsidRDefault="00F27FA8" w:rsidP="00F27FA8">
      <w:pPr>
        <w:pStyle w:val="Response"/>
      </w:pPr>
      <w:r w:rsidRPr="00551ECA">
        <w:t xml:space="preserve">OBJECTIVES: To assess whether reductions in physical restraint use associated with quality reporting may have had the unintended consequence of increasing antipsychotic use in nursing home (NH) residents with severe cognitive impairment. </w:t>
      </w:r>
    </w:p>
    <w:p w14:paraId="2F6B45DB" w14:textId="77777777" w:rsidR="00F27FA8" w:rsidRPr="00551ECA" w:rsidRDefault="00F27FA8" w:rsidP="00F27FA8">
      <w:pPr>
        <w:pStyle w:val="Response"/>
      </w:pPr>
      <w:r w:rsidRPr="00551ECA">
        <w:t xml:space="preserve">DESIGN: Retrospective analysis of NH clinical assessment data from 1999 to 2008 comparing NHs subject to public reporting of physical restraints with nonreporting NHs. </w:t>
      </w:r>
    </w:p>
    <w:p w14:paraId="4163ABB0" w14:textId="77777777" w:rsidR="00F27FA8" w:rsidRPr="00551ECA" w:rsidRDefault="00F27FA8" w:rsidP="00F27FA8">
      <w:pPr>
        <w:pStyle w:val="Response"/>
      </w:pPr>
      <w:r w:rsidRPr="00551ECA">
        <w:t xml:space="preserve">SETTING: Medicare- and Medicaid-certified NHs in the United States. </w:t>
      </w:r>
    </w:p>
    <w:p w14:paraId="27BE6391" w14:textId="77777777" w:rsidR="00F27FA8" w:rsidRPr="00551ECA" w:rsidRDefault="00F27FA8" w:rsidP="00F27FA8">
      <w:pPr>
        <w:pStyle w:val="Response"/>
      </w:pPr>
      <w:r w:rsidRPr="00551ECA">
        <w:lastRenderedPageBreak/>
        <w:t xml:space="preserve">PARTICIPANTS: Observations (N = 3.9 million) on 809,645 residents with severe cognitive impairment in 4,258 NHs in six states. </w:t>
      </w:r>
    </w:p>
    <w:p w14:paraId="4DFE8957" w14:textId="77777777" w:rsidR="00F27FA8" w:rsidRPr="00551ECA" w:rsidRDefault="00F27FA8" w:rsidP="00F27FA8">
      <w:pPr>
        <w:pStyle w:val="Response"/>
      </w:pPr>
      <w:r w:rsidRPr="00551ECA">
        <w:t xml:space="preserve">INTERVENTION: Public reporting of physical restraint use rates. </w:t>
      </w:r>
    </w:p>
    <w:p w14:paraId="38E7BC60" w14:textId="77777777" w:rsidR="00F27FA8" w:rsidRPr="00551ECA" w:rsidRDefault="00F27FA8" w:rsidP="00F27FA8">
      <w:pPr>
        <w:pStyle w:val="Response"/>
      </w:pPr>
      <w:r w:rsidRPr="00551ECA">
        <w:t xml:space="preserve">MEASUREMENTS: Use of physical restraints and antipsychotic medications. </w:t>
      </w:r>
    </w:p>
    <w:p w14:paraId="2D328CB0" w14:textId="77777777" w:rsidR="00F27FA8" w:rsidRPr="00551ECA" w:rsidRDefault="00F27FA8" w:rsidP="00F27FA8">
      <w:pPr>
        <w:pStyle w:val="Response"/>
      </w:pPr>
      <w:r w:rsidRPr="00551ECA">
        <w:t xml:space="preserve">RESULTS: Physical restraint use declined significantly from 1999 to 2008 in NH residents with severe cognitive impairment. The decline was larger in NHs that were subject to reporting of restraints than in those that were not (-8.3 vs -3.3 percentage points, P &lt; .001). Correspondingly, antipsychotic use in the same residents increased more in NHs that were subject to public reporting (4.5 vs 2.9 percentage points, P &lt; .001). Approximately 36% of the increase in antipsychotic use may be attributable to public reporting of physical restraints. </w:t>
      </w:r>
    </w:p>
    <w:p w14:paraId="074BFF4D" w14:textId="77777777" w:rsidR="00F27FA8" w:rsidRPr="00551ECA" w:rsidRDefault="00F27FA8" w:rsidP="00F27FA8">
      <w:pPr>
        <w:pStyle w:val="Response"/>
      </w:pPr>
      <w:r w:rsidRPr="00551ECA">
        <w:t>CONCLUSION: This analysis suggests that public reporting of physical restraint use had the unintended consequence of increasing use of antipsychotics in NH residents with severe cognitive impairment.</w:t>
      </w:r>
    </w:p>
    <w:p w14:paraId="357A7B19" w14:textId="77777777" w:rsidR="00F27FA8" w:rsidRPr="00551ECA" w:rsidRDefault="00F27FA8" w:rsidP="00F27FA8">
      <w:pPr>
        <w:pStyle w:val="Response"/>
      </w:pPr>
    </w:p>
    <w:p w14:paraId="62681DA9" w14:textId="77777777" w:rsidR="003B5042" w:rsidRPr="00551ECA" w:rsidRDefault="003B5042" w:rsidP="00F66657">
      <w:pPr>
        <w:pStyle w:val="Response"/>
        <w:numPr>
          <w:ilvl w:val="0"/>
          <w:numId w:val="18"/>
        </w:numPr>
      </w:pPr>
      <w:r w:rsidRPr="00551ECA">
        <w:t>Kopke S, Muhlhauser I, Gerlach A, Haut A, Haastert B, Mohler R, Meyer G. Effect of a guideline-based multicomponent intervention on use of physical restraints in nursing homes: a randomized controlled trial. JAMA 2012; 307(20): 2177-84</w:t>
      </w:r>
    </w:p>
    <w:p w14:paraId="4F46B855" w14:textId="77777777" w:rsidR="003B5042" w:rsidRPr="00551ECA" w:rsidRDefault="003B5042" w:rsidP="003B5042">
      <w:pPr>
        <w:pStyle w:val="Response"/>
      </w:pPr>
      <w:r w:rsidRPr="00551ECA">
        <w:t xml:space="preserve">CONTEXT: Despite unambiguous legal regulation and evidence for lack of effectiveness and safety, physical restraints are still frequently administered in nursing homes. </w:t>
      </w:r>
    </w:p>
    <w:p w14:paraId="671A69D8" w14:textId="77777777" w:rsidR="003B5042" w:rsidRPr="00551ECA" w:rsidRDefault="003B5042" w:rsidP="003B5042">
      <w:pPr>
        <w:pStyle w:val="Response"/>
      </w:pPr>
      <w:r w:rsidRPr="00551ECA">
        <w:t xml:space="preserve">OBJECTIVE: To reduce physical restraint prevalence in nursing homes using a guideline- and theory-based multicomponent intervention. </w:t>
      </w:r>
    </w:p>
    <w:p w14:paraId="7B5B82EB" w14:textId="77777777" w:rsidR="003B5042" w:rsidRPr="00551ECA" w:rsidRDefault="003B5042" w:rsidP="003B5042">
      <w:pPr>
        <w:pStyle w:val="Response"/>
      </w:pPr>
      <w:r w:rsidRPr="00551ECA">
        <w:t xml:space="preserve">DESIGN, SETTING, AND PARTICIPANTS: Cluster randomized controlled trial of 6 months' duration conducted in 2 German cities between February 2009 and April 2010. Nursing homes were eligible if they had 20% or more residents with physical restraints. Using external concealed randomization, 18 nursing home clusters were included in the intervention group (2283 residents) and 18 in the control group (2166 residents). </w:t>
      </w:r>
    </w:p>
    <w:p w14:paraId="00BA7074" w14:textId="77777777" w:rsidR="003B5042" w:rsidRPr="00551ECA" w:rsidRDefault="003B5042" w:rsidP="003B5042">
      <w:pPr>
        <w:pStyle w:val="Response"/>
      </w:pPr>
      <w:r w:rsidRPr="00551ECA">
        <w:t xml:space="preserve">INTERVENTION: The intervention was based on a specifically developed evidence-based guideline and applied the theory of planned behavior. Components were group sessions for all nursing staff; additional training for nominated key nurses; and supportive material for nurses, residents, relatives, and legal guardians. Control group clusters received standard information. </w:t>
      </w:r>
    </w:p>
    <w:p w14:paraId="0B78C805" w14:textId="77777777" w:rsidR="003B5042" w:rsidRPr="00551ECA" w:rsidRDefault="003B5042" w:rsidP="003B5042">
      <w:pPr>
        <w:pStyle w:val="Response"/>
      </w:pPr>
      <w:r w:rsidRPr="00551ECA">
        <w:t xml:space="preserve">MAIN OUTCOMES MEASURES: Primary outcome was percentage of residents with physical restraints (bilateral bed rails, belts, fixed tables, and other measures limiting free body movement) at 6 months, assessed through direct unannounced observation by blinded investigators on 3 occasions during 1 day. Secondary outcomes included restraint use at 3 months, falls, fall-related fractures, and psychotropic medication prescriptions. </w:t>
      </w:r>
    </w:p>
    <w:p w14:paraId="339E0BEF" w14:textId="77777777" w:rsidR="003B5042" w:rsidRPr="00551ECA" w:rsidRDefault="003B5042" w:rsidP="003B5042">
      <w:pPr>
        <w:pStyle w:val="Response"/>
      </w:pPr>
      <w:r w:rsidRPr="00551ECA">
        <w:t xml:space="preserve">RESULTS: All nursing homes completed the study and all residents were included in the analysis. At baseline, 30.6% of control group residents had physical restraints vs 31.5% of intervention group residents. At 6 months, rates were 29.1% vs 22.6%, respectively, a difference of 6.5% (95% CI, 0.6% to </w:t>
      </w:r>
      <w:r w:rsidRPr="00551ECA">
        <w:lastRenderedPageBreak/>
        <w:t xml:space="preserve">12.4%; cluster-adjusted odds ratio, 0.71; 95% CI, 0.52 to 0.97; P = .03). All physical restraint measures were used less frequently in the intervention group. Rates were stable from 3 to 6 months. There were no statistically significant differences in falls, fall-related fractures, and psychotropic medication prescriptions. </w:t>
      </w:r>
    </w:p>
    <w:p w14:paraId="513CA3EE" w14:textId="77777777" w:rsidR="003B5042" w:rsidRPr="00551ECA" w:rsidRDefault="003B5042" w:rsidP="003B5042">
      <w:pPr>
        <w:pStyle w:val="Response"/>
      </w:pPr>
      <w:r w:rsidRPr="00551ECA">
        <w:t>CONCLUSION: A guideline- and theory-based multicomponent intervention compared with standard information reduced physical restraint use in nursing homes.</w:t>
      </w:r>
    </w:p>
    <w:p w14:paraId="16E821DF" w14:textId="77777777" w:rsidR="003B5042" w:rsidRPr="00551ECA" w:rsidRDefault="003B5042" w:rsidP="00F27FA8">
      <w:pPr>
        <w:pStyle w:val="Response"/>
      </w:pPr>
    </w:p>
    <w:p w14:paraId="7D1805B7" w14:textId="77777777" w:rsidR="003B5042" w:rsidRPr="00551ECA" w:rsidRDefault="003B5042" w:rsidP="00F66657">
      <w:pPr>
        <w:pStyle w:val="Response"/>
        <w:numPr>
          <w:ilvl w:val="0"/>
          <w:numId w:val="18"/>
        </w:numPr>
      </w:pPr>
      <w:r w:rsidRPr="00551ECA">
        <w:t>Lin PC, Lin LC, Shyu YI, Hua MS. Predictors of pain in nursing home residents with dementia: A cross-sectional study. J Clin Nurs 2011; 20(13-14): 1849-57.</w:t>
      </w:r>
    </w:p>
    <w:p w14:paraId="1DA02E06" w14:textId="77777777" w:rsidR="003B5042" w:rsidRPr="00551ECA" w:rsidRDefault="003B5042" w:rsidP="003B5042">
      <w:pPr>
        <w:pStyle w:val="Response"/>
      </w:pPr>
      <w:r w:rsidRPr="00551ECA">
        <w:t xml:space="preserve">AIM: The aim of this study was to investigate the association between care activities and pain and restraint and pain in residents with dementia. </w:t>
      </w:r>
    </w:p>
    <w:p w14:paraId="25126F6D" w14:textId="77777777" w:rsidR="003B5042" w:rsidRPr="00551ECA" w:rsidRDefault="003B5042" w:rsidP="003B5042">
      <w:pPr>
        <w:pStyle w:val="Response"/>
      </w:pPr>
      <w:r w:rsidRPr="00551ECA">
        <w:t xml:space="preserve">BACKGROUND: If pain in people with dementia is not identified or alleviated in a timely manner, it could lead to an adverse effect on their physical, mental, social health and quality of life. Care activities and restraint might cause pain, but little is known as to whether they are true risk-factors of pain in people with dementia. DESIGN: A cross-sectional research design was employed. </w:t>
      </w:r>
    </w:p>
    <w:p w14:paraId="4F497ADE" w14:textId="77777777" w:rsidR="003B5042" w:rsidRPr="00551ECA" w:rsidRDefault="003B5042" w:rsidP="003B5042">
      <w:pPr>
        <w:pStyle w:val="Response"/>
      </w:pPr>
      <w:r w:rsidRPr="00551ECA">
        <w:t xml:space="preserve">METHODS: One hundred and twelve people with dementia were chosen from two nursing homes located in northern Taiwan. The demographic and clinical data collected included diagnoses, analgesics, restraints, recent falls, etc. The severity of dementia was assessed using the Clinical Dementia Rating Scale. The researchers observed every participant immediately following instances of routine care and then recorded the level of pain using the Chinese version of the Pain Assessment in Advanced Dementia scale. </w:t>
      </w:r>
    </w:p>
    <w:p w14:paraId="50FB816C" w14:textId="77777777" w:rsidR="003B5042" w:rsidRPr="00551ECA" w:rsidRDefault="003B5042" w:rsidP="003B5042">
      <w:pPr>
        <w:pStyle w:val="Response"/>
      </w:pPr>
      <w:r w:rsidRPr="00551ECA">
        <w:t xml:space="preserve">RESULTS: About 36.6% of the participants had a Chinese version of the Pain Assessment in Advanced Dementia scale score above two points and an overall mean score of 1.50 (SD 1.81) with a range from 0-8. Only one resident with dementia received regular analgesic. Pain level in residents with dementia that needed assisted care was higher than in residents who were able to move about freely. It showed a positive correlation between level of pain and the severity of dementia among residents. The major predictors for pain in residents with dementia included restraint, assisted bathing and assisted transfer. </w:t>
      </w:r>
    </w:p>
    <w:p w14:paraId="5BA0DFDA" w14:textId="77777777" w:rsidR="003B5042" w:rsidRPr="00551ECA" w:rsidRDefault="003B5042" w:rsidP="003B5042">
      <w:pPr>
        <w:pStyle w:val="Response"/>
      </w:pPr>
      <w:r w:rsidRPr="00551ECA">
        <w:t xml:space="preserve">CONCLUSION: The findings confirm the association between care activities and pain and between restraint and pain in residents with dementia. </w:t>
      </w:r>
    </w:p>
    <w:p w14:paraId="45B8A34F" w14:textId="77777777" w:rsidR="003B5042" w:rsidRPr="00551ECA" w:rsidRDefault="003B5042" w:rsidP="003B5042">
      <w:pPr>
        <w:pStyle w:val="Response"/>
      </w:pPr>
      <w:r w:rsidRPr="00551ECA">
        <w:t>RELEVANCE TO CLINICAL PRACTICE: Formal caregivers need to minimise the triggering of pain when they assist residents' daily activities and avoid unnecessary restraints, while offering personalised, conventional nursing care to residents with late-stage dementia.</w:t>
      </w:r>
    </w:p>
    <w:p w14:paraId="40F11DFB" w14:textId="77777777" w:rsidR="003B5042" w:rsidRPr="00551ECA" w:rsidRDefault="003B5042" w:rsidP="00F27FA8">
      <w:pPr>
        <w:pStyle w:val="Response"/>
      </w:pPr>
    </w:p>
    <w:p w14:paraId="29022018" w14:textId="7C0CA86F" w:rsidR="003B5042" w:rsidRPr="00551ECA" w:rsidRDefault="003B5042" w:rsidP="00F66657">
      <w:pPr>
        <w:pStyle w:val="Response"/>
        <w:numPr>
          <w:ilvl w:val="0"/>
          <w:numId w:val="18"/>
        </w:numPr>
      </w:pPr>
      <w:r w:rsidRPr="00551ECA">
        <w:t>Neufeld R, Libow L, Foley W, et al. Restraint reduction reduces serious injuries among nursing home residents. J Am Geriatr Soc. 1999;47:1202-7.</w:t>
      </w:r>
    </w:p>
    <w:p w14:paraId="5195EF7E" w14:textId="77777777" w:rsidR="003B5042" w:rsidRPr="00551ECA" w:rsidRDefault="003B5042" w:rsidP="003B5042">
      <w:pPr>
        <w:pStyle w:val="Response"/>
      </w:pPr>
      <w:r w:rsidRPr="00551ECA">
        <w:t>OBJECTIVES: To describe how removing physical restraints affected injuries in nursing home settings.</w:t>
      </w:r>
    </w:p>
    <w:p w14:paraId="00118626" w14:textId="77777777" w:rsidR="003B5042" w:rsidRPr="00551ECA" w:rsidRDefault="003B5042" w:rsidP="003B5042">
      <w:pPr>
        <w:pStyle w:val="Response"/>
      </w:pPr>
      <w:r w:rsidRPr="00551ECA">
        <w:lastRenderedPageBreak/>
        <w:t>DESIGN: A 2-year prospective study of an educational intervention for physical restraint reduction.</w:t>
      </w:r>
    </w:p>
    <w:p w14:paraId="3B541D52" w14:textId="77777777" w:rsidR="003B5042" w:rsidRPr="00551ECA" w:rsidRDefault="003B5042" w:rsidP="003B5042">
      <w:pPr>
        <w:pStyle w:val="Response"/>
      </w:pPr>
      <w:r w:rsidRPr="00551ECA">
        <w:t>SETTING: Sixteen diverse nursing homes with 2075 beds in California, Michigan, New York, and North Carolina.</w:t>
      </w:r>
    </w:p>
    <w:p w14:paraId="24F5B180" w14:textId="77777777" w:rsidR="003B5042" w:rsidRPr="00551ECA" w:rsidRDefault="003B5042" w:rsidP="003B5042">
      <w:pPr>
        <w:pStyle w:val="Response"/>
      </w:pPr>
      <w:r w:rsidRPr="00551ECA">
        <w:t>PARTICIPANTS: Study A: 859 residents who were physically restrained at the onset of the intervention on October 1, 1991. Study B: all residents who occupied the 2075 beds in the 16 facilities 3 months before the intervention and 3 months after its completion.</w:t>
      </w:r>
    </w:p>
    <w:p w14:paraId="00A75365" w14:textId="77777777" w:rsidR="003B5042" w:rsidRPr="00551ECA" w:rsidRDefault="003B5042" w:rsidP="003B5042">
      <w:pPr>
        <w:pStyle w:val="Response"/>
      </w:pPr>
      <w:r w:rsidRPr="00551ECA">
        <w:t>INTERVENTION: Educational program for nursing home staff followed by quarterly site consultations to participating nursing homes.</w:t>
      </w:r>
    </w:p>
    <w:p w14:paraId="2E36FFA4" w14:textId="77777777" w:rsidR="003B5042" w:rsidRPr="00551ECA" w:rsidRDefault="003B5042" w:rsidP="003B5042">
      <w:pPr>
        <w:pStyle w:val="Response"/>
      </w:pPr>
      <w:r w:rsidRPr="00551ECA">
        <w:t>MAIN OUTCOME MEASURES: Rate of physical restraint use and injuries.</w:t>
      </w:r>
    </w:p>
    <w:p w14:paraId="0EFA0808" w14:textId="77777777" w:rsidR="003B5042" w:rsidRPr="00551ECA" w:rsidRDefault="003B5042" w:rsidP="003B5042">
      <w:pPr>
        <w:pStyle w:val="Response"/>
      </w:pPr>
      <w:r w:rsidRPr="00551ECA">
        <w:t>RESULTS: Study A: Serious injuries declined significantly among the 859 residents restrained initially when restraint orders were discontinued (X2 = 6.2, P =.013). Study B: During the intervention period, physical restraint use among the 2075 residents decreased from 41% to 4%, a 90% reduction. The decrease in the percentage of injuries of moderate to serious severity was significant (i.e., 7.5% vs 4.4%, P2-tail =.0004) as was the rate of moderate and serious injuries combined (Rate Ratio = 1.580, P2-tail =.0033).</w:t>
      </w:r>
    </w:p>
    <w:p w14:paraId="2912C488" w14:textId="77777777" w:rsidR="003B5042" w:rsidRPr="00551ECA" w:rsidRDefault="003B5042" w:rsidP="003B5042">
      <w:pPr>
        <w:pStyle w:val="Response"/>
      </w:pPr>
      <w:r w:rsidRPr="00551ECA">
        <w:t>CONCLUSIONS: A substantial decrease in restraint use occurred without an increase in serious injuries. Although minor injuries and falls increased, restraint-free care is safe when a comprehensive assessment is done and restraint alternatives are used.</w:t>
      </w:r>
    </w:p>
    <w:p w14:paraId="4455F2CE" w14:textId="77777777" w:rsidR="003B5042" w:rsidRPr="00551ECA" w:rsidRDefault="003B5042" w:rsidP="003B5042">
      <w:pPr>
        <w:pStyle w:val="Response"/>
      </w:pPr>
    </w:p>
    <w:p w14:paraId="5BCD6C67" w14:textId="77777777" w:rsidR="003B5042" w:rsidRPr="00551ECA" w:rsidRDefault="003B5042" w:rsidP="00496220">
      <w:pPr>
        <w:pStyle w:val="Response"/>
        <w:numPr>
          <w:ilvl w:val="0"/>
          <w:numId w:val="18"/>
        </w:numPr>
      </w:pPr>
      <w:r w:rsidRPr="00551ECA">
        <w:t>Neufeld R, Libow L, Foley W, White H. Can physically restrained nursing-home residents be untied safely? Intervention and evaluation design. J Am Geriatr Soc.1995;43(11):1264-8.</w:t>
      </w:r>
    </w:p>
    <w:p w14:paraId="72C48F12" w14:textId="77777777" w:rsidR="003B5042" w:rsidRPr="00551ECA" w:rsidRDefault="003B5042" w:rsidP="003B5042">
      <w:pPr>
        <w:pStyle w:val="Response"/>
      </w:pPr>
      <w:r w:rsidRPr="00551ECA">
        <w:t>OBJECTIVE: To develop an intervention that will enable nursing home personnel to remove physical restraints from nursing-home residents safely and cost effectively.</w:t>
      </w:r>
    </w:p>
    <w:p w14:paraId="79B195B4" w14:textId="77777777" w:rsidR="003B5042" w:rsidRPr="00551ECA" w:rsidRDefault="003B5042" w:rsidP="003B5042">
      <w:pPr>
        <w:pStyle w:val="Response"/>
      </w:pPr>
      <w:r w:rsidRPr="00551ECA">
        <w:t>DESIGN: A multicenter prospective pre-post study.</w:t>
      </w:r>
    </w:p>
    <w:p w14:paraId="2CC91773" w14:textId="77777777" w:rsidR="003B5042" w:rsidRPr="00551ECA" w:rsidRDefault="003B5042" w:rsidP="003B5042">
      <w:pPr>
        <w:pStyle w:val="Response"/>
      </w:pPr>
      <w:r w:rsidRPr="00551ECA">
        <w:t>SETTING: Sixteen high-restraint-use nursing homes, four each from California, Michigan, New York, and North Carolina. The 16 facilities have 2075 beds.</w:t>
      </w:r>
    </w:p>
    <w:p w14:paraId="39955066" w14:textId="77777777" w:rsidR="003B5042" w:rsidRPr="00551ECA" w:rsidRDefault="003B5042" w:rsidP="003B5042">
      <w:pPr>
        <w:pStyle w:val="Response"/>
      </w:pPr>
      <w:r w:rsidRPr="00551ECA">
        <w:t>INTERVENTION: A 2-year educational demonstration study, including a 2-day workshop, specially prepared written and video materials, and telephone and on-site clinical consultations. Each nursing home designated a nurse to be the clinical coordinator and to lead a multidisciplinary team in conducting a restraint assessment and devising interventions for removal.</w:t>
      </w:r>
    </w:p>
    <w:p w14:paraId="303A26AF" w14:textId="77777777" w:rsidR="003B5042" w:rsidRPr="00551ECA" w:rsidRDefault="003B5042" w:rsidP="003B5042">
      <w:pPr>
        <w:pStyle w:val="Response"/>
      </w:pPr>
      <w:r w:rsidRPr="00551ECA">
        <w:t>OUTCOME MEASURES: We compared pre- and post-study aggregate and individual facility rates of restraint use, incidents and accidents, family attitudes, financial impact, serious injuries, and staff attitudes and work patterns.</w:t>
      </w:r>
    </w:p>
    <w:p w14:paraId="41EAC1F2" w14:textId="77777777" w:rsidR="003B5042" w:rsidRPr="00551ECA" w:rsidRDefault="003B5042" w:rsidP="003B5042">
      <w:pPr>
        <w:pStyle w:val="Response"/>
      </w:pPr>
      <w:r w:rsidRPr="00551ECA">
        <w:t>CONCLUSION: Preliminary data suggest that this intervention was well received and appears to be effective in achieving restraint-free care.</w:t>
      </w:r>
    </w:p>
    <w:p w14:paraId="2EB473DB" w14:textId="77777777" w:rsidR="003B5042" w:rsidRPr="00551ECA" w:rsidRDefault="003B5042" w:rsidP="003B5042">
      <w:pPr>
        <w:pStyle w:val="Response"/>
      </w:pPr>
    </w:p>
    <w:p w14:paraId="5E57FC92" w14:textId="77777777" w:rsidR="003B5042" w:rsidRPr="00551ECA" w:rsidRDefault="003B5042" w:rsidP="00F66657">
      <w:pPr>
        <w:pStyle w:val="Response"/>
        <w:numPr>
          <w:ilvl w:val="0"/>
          <w:numId w:val="18"/>
        </w:numPr>
      </w:pPr>
      <w:r w:rsidRPr="00551ECA">
        <w:t>Sullivan-Marx E. Achieving restraint-free care of acutely confused older adults. J Gerontol Nurs. 2001;27(4):56-61.</w:t>
      </w:r>
    </w:p>
    <w:p w14:paraId="70815EB4" w14:textId="77777777" w:rsidR="003B5042" w:rsidRPr="00551ECA" w:rsidRDefault="003B5042" w:rsidP="003B5042">
      <w:pPr>
        <w:pStyle w:val="Response"/>
      </w:pPr>
      <w:r w:rsidRPr="00551ECA">
        <w:t>Restraint-free care has emerged as an indicator of quality care for older adults in all settings. The most difficult challenges to achieving this goal are care of hospitalized older adults who are functionally dependent and cognitively impaired. The purpose of this article is to report findings from a descriptive study of restrained hip fracture patients, and discuss approaches to achieving restraint-free care. Rate of restraint use was 33.2% among hospitalized hip fracture patients during an 11-year period in 20 metropolitan teaching hospitals. Restrained patients were older men who resided in nursing homes prior to hospitalization. Clinically, restrained patients had a diagnosis of dementia, were noted to be confused or disoriented by nursing staff, and were dependent in activities of daily living. An individualized approach to care is the best method to avoid use of physical restraints for patients with acute confusion and cognitive impairment.</w:t>
      </w:r>
    </w:p>
    <w:p w14:paraId="78888924" w14:textId="77777777" w:rsidR="003B5042" w:rsidRPr="00551ECA" w:rsidRDefault="003B5042" w:rsidP="00F27FA8">
      <w:pPr>
        <w:pStyle w:val="Response"/>
      </w:pPr>
    </w:p>
    <w:p w14:paraId="0A626481" w14:textId="77777777" w:rsidR="003B5042" w:rsidRPr="00551ECA" w:rsidRDefault="003B5042" w:rsidP="00F66657">
      <w:pPr>
        <w:pStyle w:val="Response"/>
        <w:numPr>
          <w:ilvl w:val="0"/>
          <w:numId w:val="18"/>
        </w:numPr>
      </w:pPr>
      <w:r w:rsidRPr="00551ECA">
        <w:t>Teno JM, Mitchell SL, Kuo SK, Gozalo PL, Rhodes RL, Lima JC, Mor V Decision-making and outcomes of feeding tube insertion: a five-state study. J Am Geriatr Soc 2011; 59(5): 881-6.</w:t>
      </w:r>
    </w:p>
    <w:p w14:paraId="7BB64D80" w14:textId="77777777" w:rsidR="003B5042" w:rsidRPr="00551ECA" w:rsidRDefault="003B5042" w:rsidP="003B5042">
      <w:pPr>
        <w:pStyle w:val="Response"/>
      </w:pPr>
      <w:r w:rsidRPr="00551ECA">
        <w:t xml:space="preserve">OBJECTIVES: To examine family member's perceptions of decision-making and outcomes of feeding tubes. </w:t>
      </w:r>
    </w:p>
    <w:p w14:paraId="1BC820E3" w14:textId="77777777" w:rsidR="003B5042" w:rsidRPr="00551ECA" w:rsidRDefault="003B5042" w:rsidP="003B5042">
      <w:pPr>
        <w:pStyle w:val="Response"/>
      </w:pPr>
      <w:r w:rsidRPr="00551ECA">
        <w:t xml:space="preserve">DESIGN: Mortality follow-back survey. Sample weights were used to account for oversampling and survey design. A multivariate model examined the association between feeding tube use and overall quality of care rating regarding the last week of life. </w:t>
      </w:r>
    </w:p>
    <w:p w14:paraId="67A261D4" w14:textId="77777777" w:rsidR="003B5042" w:rsidRPr="00551ECA" w:rsidRDefault="003B5042" w:rsidP="003B5042">
      <w:pPr>
        <w:pStyle w:val="Response"/>
      </w:pPr>
      <w:r w:rsidRPr="00551ECA">
        <w:t xml:space="preserve">SETTING: Nursing homes, hospitals, and assisted living facilities. </w:t>
      </w:r>
    </w:p>
    <w:p w14:paraId="5B8FF926" w14:textId="77777777" w:rsidR="003B5042" w:rsidRPr="00551ECA" w:rsidRDefault="003B5042" w:rsidP="003B5042">
      <w:pPr>
        <w:pStyle w:val="Response"/>
      </w:pPr>
      <w:r w:rsidRPr="00551ECA">
        <w:t xml:space="preserve">PARTICIPANTS: Respondents whose relative had died from dementia in five states with varying feeding tube use. </w:t>
      </w:r>
    </w:p>
    <w:p w14:paraId="3D561FAA" w14:textId="77777777" w:rsidR="003B5042" w:rsidRPr="00551ECA" w:rsidRDefault="003B5042" w:rsidP="003B5042">
      <w:pPr>
        <w:pStyle w:val="Response"/>
      </w:pPr>
      <w:r w:rsidRPr="00551ECA">
        <w:t xml:space="preserve">MEASUREMENTS: Respondents were asked about discussions, decision-making, and outcomes related to their loved ones' feeding problems. </w:t>
      </w:r>
    </w:p>
    <w:p w14:paraId="2C099613" w14:textId="77777777" w:rsidR="003B5042" w:rsidRPr="00551ECA" w:rsidRDefault="003B5042" w:rsidP="003B5042">
      <w:pPr>
        <w:pStyle w:val="Response"/>
      </w:pPr>
      <w:r w:rsidRPr="00551ECA">
        <w:t xml:space="preserve">RESULTS: Of 486 family members surveyed, representing 9,652 relatives dying from dementia, 10.8% reported that the decedent had a feeding tube, 17.6% made a decision not to use a feeding tube, and 71.6% reported that there was no decision about feeding tubes. Of respondents for decedents with a feeding tube, 13.7% stated that there was no discussion about feeding tube insertion, and 41.6% reported a discussion that was shorter than 15 minutes. The risks associated with feeding tube insertion were not discussed in one-third of the cases, 51.8% felt that the healthcare provider was strongly in favor of feeding tube insertion, and 12.6% felt pressured by the physician to insert a feeding tube. The decedent was often physically (25.9%) or pharmacologically restrained (29.2%). Respondents whose loved ones died with a feeding tube were less likely to report excellent end-of-life care (adjusted odds ratio=0.42, 95% confidence interval=0.18-0.97) than those who were not. </w:t>
      </w:r>
    </w:p>
    <w:p w14:paraId="06CF1E2A" w14:textId="77777777" w:rsidR="003B5042" w:rsidRPr="00551ECA" w:rsidRDefault="003B5042" w:rsidP="003B5042">
      <w:pPr>
        <w:pStyle w:val="Response"/>
      </w:pPr>
      <w:r w:rsidRPr="00551ECA">
        <w:t>CONCLUSION: Based on the perceptions of bereaved family members, important opportunities exist to improve decision-making in feeding tube insertion.</w:t>
      </w:r>
    </w:p>
    <w:p w14:paraId="5585D5A8" w14:textId="77777777" w:rsidR="003B5042" w:rsidRPr="00551ECA" w:rsidRDefault="003B5042" w:rsidP="00F27FA8">
      <w:pPr>
        <w:pStyle w:val="Response"/>
      </w:pPr>
    </w:p>
    <w:p w14:paraId="326EEB07" w14:textId="02F46875" w:rsidR="0065744B" w:rsidRPr="00551ECA" w:rsidRDefault="0065744B" w:rsidP="00F66657">
      <w:pPr>
        <w:pStyle w:val="Response"/>
        <w:numPr>
          <w:ilvl w:val="0"/>
          <w:numId w:val="18"/>
        </w:numPr>
      </w:pPr>
      <w:r w:rsidRPr="00551ECA">
        <w:t>Thomas KS, Hyer, K, Castle NG, Branch LG, Andel R, Weech-Maldonado R. Patient safety culture and the association with safe resident care in nursing homes. Gerontologist 2012; 52(6): 802-11.</w:t>
      </w:r>
    </w:p>
    <w:p w14:paraId="73452805" w14:textId="77777777" w:rsidR="0065744B" w:rsidRPr="00551ECA" w:rsidRDefault="0065744B" w:rsidP="0065744B">
      <w:pPr>
        <w:pStyle w:val="Response"/>
      </w:pPr>
      <w:r w:rsidRPr="00551ECA">
        <w:t xml:space="preserve">PURPOSE OF THE STUDY: Studies have shown that patient safety culture (PSC) is poorly developed in nursing homes (NHs), and, therefore, residents of NHs may be at risk of harm. Using Donabedian's Structure-Process-Outcome (SPO) model, we examined the relationships among top management's ratings of NH PSC, a process of care, and safety outcomes. </w:t>
      </w:r>
    </w:p>
    <w:p w14:paraId="5EE85603" w14:textId="77777777" w:rsidR="0065744B" w:rsidRPr="00551ECA" w:rsidRDefault="0065744B" w:rsidP="0065744B">
      <w:pPr>
        <w:pStyle w:val="Response"/>
      </w:pPr>
      <w:r w:rsidRPr="00551ECA">
        <w:t xml:space="preserve">DESIGN AND METHODS: Using top management's responses from a nationally representative sample of 3,557 NHs on the 2008 Nursing Home Survey on PSC, the Online Survey, Certification, and Reporting Database, and the Minimum Data Set, we examined the relationships among the three components of Donabedian's SPO model: structure (PSC), a process of care (physical restraints), and patient safety outcomes (residents who fell). </w:t>
      </w:r>
    </w:p>
    <w:p w14:paraId="22D408FB" w14:textId="77777777" w:rsidR="0065744B" w:rsidRPr="00551ECA" w:rsidRDefault="0065744B" w:rsidP="0065744B">
      <w:pPr>
        <w:pStyle w:val="Response"/>
      </w:pPr>
      <w:r w:rsidRPr="00551ECA">
        <w:t xml:space="preserve">RESULTS: Results from generalized estimating equations indicated that higher ratings of PSC were significantly related to lower prevalence of physical restraints (odds ratio [OR] = 0.997, 95% confidence interval [CI] = 0.995-0.999) and residents who fell (OR = 0.999, 95% CI = 0.998-0.999). Physical restraint use was related to falls after controlling for structural characteristics and PSC (OR = 1.698, 95% CI = 1.619-1.781). </w:t>
      </w:r>
    </w:p>
    <w:p w14:paraId="1C945E5A" w14:textId="3B6958CE" w:rsidR="0065744B" w:rsidRPr="00551ECA" w:rsidRDefault="0065744B" w:rsidP="0065744B">
      <w:pPr>
        <w:pStyle w:val="Response"/>
      </w:pPr>
      <w:r w:rsidRPr="00551ECA">
        <w:t>IMPLICATIONS: These findings can contribute to the development of PSC in NHs and promote improvements in health care that can be measured by process of care and resident outcomes.</w:t>
      </w:r>
    </w:p>
    <w:p w14:paraId="4CDAF644" w14:textId="77777777" w:rsidR="003B5042" w:rsidRPr="00551ECA" w:rsidRDefault="003B5042" w:rsidP="00A623BA">
      <w:pPr>
        <w:pStyle w:val="Response"/>
      </w:pPr>
    </w:p>
    <w:p w14:paraId="66BC3738" w14:textId="77777777" w:rsidR="003B5042" w:rsidRPr="00551ECA" w:rsidRDefault="003B5042" w:rsidP="00F66657">
      <w:pPr>
        <w:pStyle w:val="Response"/>
        <w:numPr>
          <w:ilvl w:val="0"/>
          <w:numId w:val="18"/>
        </w:numPr>
      </w:pPr>
      <w:r w:rsidRPr="00551ECA">
        <w:t>Voyer P, Richard S, Doucet L, Cyr N, Carmichael PH. Precipitating factors associated with delirium among long-term care residents with dementia. Appl Nurs Res 2011; 24(3): 171-8.</w:t>
      </w:r>
    </w:p>
    <w:p w14:paraId="5D9F4CAA" w14:textId="77777777" w:rsidR="003B5042" w:rsidRPr="00551ECA" w:rsidRDefault="003B5042" w:rsidP="003B5042">
      <w:pPr>
        <w:pStyle w:val="Response"/>
      </w:pPr>
      <w:r w:rsidRPr="00551ECA">
        <w:t>This cross-sectional study (N = 155) investigated precipitating factors associated with delirium among long-term-care residents with dementia and assessed their cumulative effect on the likelihood of having delirium. Use of physical restraints (odds ratio [OR] = 4.64, 95% confidence interval [CI] = 2.61-8.27) was the factor most associated, and the likelihood of being in delirium increased with the number of associated precipitating factors present (OR = 2.53, 95% CI = 1.42-4.49). Given their frailty, only a few precipitating factors need be present to increase the likelihood of these residents being in delirium, hence the need for increased nurse awareness of the risks posed by use of physical restraints with respect to the cognitive function of elderly residents with dementia.</w:t>
      </w:r>
    </w:p>
    <w:p w14:paraId="3BCB2860" w14:textId="77777777" w:rsidR="003B5042" w:rsidRPr="00551ECA" w:rsidRDefault="003B5042" w:rsidP="003B5042">
      <w:pPr>
        <w:pStyle w:val="Response"/>
      </w:pPr>
    </w:p>
    <w:p w14:paraId="434CF01F" w14:textId="77777777" w:rsidR="003B5042" w:rsidRPr="00551ECA" w:rsidRDefault="003B5042" w:rsidP="00F66657">
      <w:pPr>
        <w:pStyle w:val="Response"/>
        <w:numPr>
          <w:ilvl w:val="0"/>
          <w:numId w:val="18"/>
        </w:numPr>
      </w:pPr>
      <w:r w:rsidRPr="00551ECA">
        <w:t>Walsh JE, Lane SJ, Troyer JL (2013). Impact of medication aide use on skilled nursing facility quality. Gerontologist; 2013. doi: 10.1093/geront/gnt085.</w:t>
      </w:r>
    </w:p>
    <w:p w14:paraId="79A4B158" w14:textId="77777777" w:rsidR="003B5042" w:rsidRPr="00551ECA" w:rsidRDefault="003B5042" w:rsidP="003B5042">
      <w:pPr>
        <w:pStyle w:val="Response"/>
      </w:pPr>
      <w:r w:rsidRPr="00551ECA">
        <w:t xml:space="preserve">Purpose of the Study: A number of states have begun to allow skilled nursing facilities to employ medication aides, who have less formal education than registered nurses (RNs) or licensed practical nurses (LPNs), to administer medications. If this results in fewer RNs or LPNs, quality degradation may occur. We evaluated the effect of regulations allowing for medication aides on subsequent medication aide use and the effect of changes in medication aide use on other nurse staffing, deficiencies, and </w:t>
      </w:r>
      <w:r w:rsidRPr="00551ECA">
        <w:lastRenderedPageBreak/>
        <w:t>Nursing Home Quality Initiative (NHQI) health outcome measures. DESIGN AND METHODS: Staffing levels and inspection deficiencies from the Online Survey and Certification and Reporting System and NHQI data from 2004 to 2010 for facilities from eight southeastern U.S. states are used in instrumental variables models with facility fixed effects. RESULTS: Facilities in states allowing for medication aide use increased medication aide use with no statistically significant reduction in RN or LPN use. Medication aide use decreased the probability that a facility received a deficiency citation for unnecessary drug use or having a medication error rate greater than or equal to 5% and had no effect on deficiencies for significant or harmful medication errors. Increased medication aide use was associated with fewer pharmacy and total deficiency citations and decreased use of physical restraints; in contrast, more use of medication aides was associated with an increase in the percentage of residents needing help with activities of daily living and losing continence. IMPLICATIONS: This study provides support for state policies that allow skilled nursing facilities to use medication aides.</w:t>
      </w:r>
    </w:p>
    <w:p w14:paraId="0726634D" w14:textId="77777777" w:rsidR="003B5042" w:rsidRPr="00551ECA" w:rsidRDefault="003B5042" w:rsidP="00A623BA">
      <w:pPr>
        <w:pStyle w:val="Response"/>
      </w:pPr>
    </w:p>
    <w:p w14:paraId="1467A43B" w14:textId="0CA69AF2" w:rsidR="00A8151C" w:rsidRPr="00551ECA" w:rsidRDefault="00A8151C" w:rsidP="00F66657">
      <w:pPr>
        <w:pStyle w:val="Response"/>
        <w:numPr>
          <w:ilvl w:val="0"/>
          <w:numId w:val="18"/>
        </w:numPr>
      </w:pPr>
      <w:r w:rsidRPr="00551ECA">
        <w:t xml:space="preserve">Willumsen T, Karlsen L, Naess R, &amp; Bjorntvedt S. Are the barriers to good oral hygiene in nursing homes within the nurses or the patients? Gerontology 2012; 29(2): e748-55. </w:t>
      </w:r>
    </w:p>
    <w:p w14:paraId="22CA933D" w14:textId="77777777" w:rsidR="00A8151C" w:rsidRPr="00551ECA" w:rsidRDefault="00A8151C" w:rsidP="00A623BA">
      <w:pPr>
        <w:pStyle w:val="Response"/>
      </w:pPr>
      <w:r w:rsidRPr="00551ECA">
        <w:t xml:space="preserve">OBJECTIVE: To explore nursing home patients' oral hygiene and their nurses' assessments of barriers to improvement. </w:t>
      </w:r>
    </w:p>
    <w:p w14:paraId="3E0B53F2" w14:textId="77777777" w:rsidR="00A8151C" w:rsidRPr="00551ECA" w:rsidRDefault="00A8151C" w:rsidP="00A623BA">
      <w:pPr>
        <w:pStyle w:val="Response"/>
      </w:pPr>
      <w:r w:rsidRPr="00551ECA">
        <w:t xml:space="preserve">BACKGROUND: In nursing homes, nurses are responsible for patients' oral hygiene. </w:t>
      </w:r>
    </w:p>
    <w:p w14:paraId="5746E2A6" w14:textId="77777777" w:rsidR="00A8151C" w:rsidRPr="00551ECA" w:rsidRDefault="00A8151C" w:rsidP="00A623BA">
      <w:pPr>
        <w:pStyle w:val="Response"/>
      </w:pPr>
      <w:r w:rsidRPr="00551ECA">
        <w:t xml:space="preserve">MATERIALS AND METHODS: This study assessed the oral hygiene of 358 patients in 11 Norwegian nursing homes. 494 nurses in the same nursing homes participated in a questionnaire study. </w:t>
      </w:r>
    </w:p>
    <w:p w14:paraId="45FED759" w14:textId="325A6C31" w:rsidR="00A8151C" w:rsidRPr="00551ECA" w:rsidRDefault="00A8151C" w:rsidP="00A623BA">
      <w:pPr>
        <w:pStyle w:val="Response"/>
      </w:pPr>
      <w:r w:rsidRPr="00551ECA">
        <w:t xml:space="preserve">RESULTS: More than 40% of patients had unacceptable oral hygiene. 'More than 10 teeth' gave OR = 2, 1 (p = 0.013) and 'resist being helped' OR = 2.5 (p = 0.018) for unacceptable oral hygiene. Eighty percent of the nurses believed knowledge of oral health was important, and 9.1% often considered taking care of patients' teeth unpleasant. Half of the nurses reported lack of time to give regular oral care, and 97% experienced resistant behaviour in patients. Resistant behaviour often left oral care undone. Twenty-one percent of the nurses had considered making legal decisions about use of force or restraints to overcome resistance to teeth cleaning. </w:t>
      </w:r>
    </w:p>
    <w:p w14:paraId="219DCD87" w14:textId="5C983C1C" w:rsidR="00A8151C" w:rsidRPr="00551ECA" w:rsidRDefault="00A8151C" w:rsidP="00A623BA">
      <w:pPr>
        <w:pStyle w:val="Response"/>
      </w:pPr>
      <w:r w:rsidRPr="00551ECA">
        <w:t>CONCLUSION: Oral hygiene in the nursing homes needed to be improved. Resistant behaviour is a major barrier. To overcome this barrier nurses' education, organisational strategies to provide more time for oral care, and coping with resistant behaviour in patients are important factors.</w:t>
      </w:r>
    </w:p>
    <w:p w14:paraId="0624B4BE" w14:textId="30DDC83D" w:rsidR="00A623BA" w:rsidRPr="00144112" w:rsidRDefault="00A623BA">
      <w:pPr>
        <w:pStyle w:val="Response"/>
      </w:pPr>
    </w:p>
    <w:p w14:paraId="351199C2" w14:textId="77777777" w:rsidR="003A202B" w:rsidRPr="001B772D" w:rsidRDefault="003A202B" w:rsidP="003A202B">
      <w:pPr>
        <w:pStyle w:val="Response"/>
      </w:pPr>
      <w:bookmarkStart w:id="11" w:name="_GoBack"/>
      <w:bookmarkEnd w:id="11"/>
    </w:p>
    <w:sectPr w:rsidR="003A202B" w:rsidRPr="001B772D" w:rsidSect="00015304">
      <w:headerReference w:type="default" r:id="rId26"/>
      <w:footerReference w:type="default" r:id="rId27"/>
      <w:pgSz w:w="12240" w:h="15840"/>
      <w:pgMar w:top="1440" w:right="1440" w:bottom="135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86AFD9" w14:textId="77777777" w:rsidR="00A21958" w:rsidRDefault="00A21958" w:rsidP="007E37A5">
      <w:r>
        <w:separator/>
      </w:r>
    </w:p>
  </w:endnote>
  <w:endnote w:type="continuationSeparator" w:id="0">
    <w:p w14:paraId="027BCC21" w14:textId="77777777" w:rsidR="00A21958" w:rsidRDefault="00A21958" w:rsidP="007E37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540D9F" w14:textId="0E7DAF4A" w:rsidR="00A21958" w:rsidRDefault="00A21958" w:rsidP="0007118C">
    <w:pPr>
      <w:pStyle w:val="Footer"/>
      <w:ind w:left="0" w:firstLine="0"/>
    </w:pPr>
    <w:r w:rsidRPr="00395263">
      <w:t xml:space="preserve">Version 6.5 </w:t>
    </w:r>
    <w:r>
      <w:t xml:space="preserve"> </w:t>
    </w:r>
    <w:r w:rsidR="0007118C">
      <w:tab/>
      <w:t>Content last update by RTI on 4/10/2015</w:t>
    </w:r>
    <w:r w:rsidRPr="00395263">
      <w:ptab w:relativeTo="margin" w:alignment="right" w:leader="none"/>
    </w:r>
    <w:r w:rsidRPr="00395263">
      <w:fldChar w:fldCharType="begin"/>
    </w:r>
    <w:r w:rsidRPr="00395263">
      <w:instrText xml:space="preserve"> PAGE   \* MERGEFORMAT </w:instrText>
    </w:r>
    <w:r w:rsidRPr="00395263">
      <w:fldChar w:fldCharType="separate"/>
    </w:r>
    <w:r w:rsidR="0007118C">
      <w:rPr>
        <w:noProof/>
      </w:rPr>
      <w:t>25</w:t>
    </w:r>
    <w:r w:rsidRPr="00395263">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BEFE32" w14:textId="77777777" w:rsidR="00A21958" w:rsidRDefault="00A21958" w:rsidP="007E37A5">
      <w:r>
        <w:separator/>
      </w:r>
    </w:p>
  </w:footnote>
  <w:footnote w:type="continuationSeparator" w:id="0">
    <w:p w14:paraId="74557A06" w14:textId="77777777" w:rsidR="00A21958" w:rsidRDefault="00A21958" w:rsidP="007E37A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E78D92" w14:textId="77777777" w:rsidR="00A21958" w:rsidRDefault="00A21958" w:rsidP="007E37A5">
    <w:pPr>
      <w:pStyle w:val="Header"/>
      <w:ind w:left="0" w:firstLine="0"/>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AA47DC"/>
    <w:multiLevelType w:val="hybridMultilevel"/>
    <w:tmpl w:val="3EDAC6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A576C4F"/>
    <w:multiLevelType w:val="hybridMultilevel"/>
    <w:tmpl w:val="B374F6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46B7BB9"/>
    <w:multiLevelType w:val="multilevel"/>
    <w:tmpl w:val="688649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18291329"/>
    <w:multiLevelType w:val="multilevel"/>
    <w:tmpl w:val="5AD87B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22ED1FDB"/>
    <w:multiLevelType w:val="hybridMultilevel"/>
    <w:tmpl w:val="B62EA3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5155827"/>
    <w:multiLevelType w:val="hybridMultilevel"/>
    <w:tmpl w:val="564640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2BC855C2"/>
    <w:multiLevelType w:val="hybridMultilevel"/>
    <w:tmpl w:val="56F0A8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01C61F5"/>
    <w:multiLevelType w:val="hybridMultilevel"/>
    <w:tmpl w:val="887A5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1553E70"/>
    <w:multiLevelType w:val="hybridMultilevel"/>
    <w:tmpl w:val="7FA8F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35541B2F"/>
    <w:multiLevelType w:val="multilevel"/>
    <w:tmpl w:val="3656DD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381A0FA6"/>
    <w:multiLevelType w:val="hybridMultilevel"/>
    <w:tmpl w:val="0E1458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38984B90"/>
    <w:multiLevelType w:val="multilevel"/>
    <w:tmpl w:val="33964EC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nsid w:val="3C136680"/>
    <w:multiLevelType w:val="hybridMultilevel"/>
    <w:tmpl w:val="65C834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B5A10B2"/>
    <w:multiLevelType w:val="hybridMultilevel"/>
    <w:tmpl w:val="5420C5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2EF5FC6"/>
    <w:multiLevelType w:val="hybridMultilevel"/>
    <w:tmpl w:val="FCA630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nsid w:val="60543A12"/>
    <w:multiLevelType w:val="multilevel"/>
    <w:tmpl w:val="1EFE51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nsid w:val="6472289B"/>
    <w:multiLevelType w:val="multilevel"/>
    <w:tmpl w:val="EDE4FAA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69907C92"/>
    <w:multiLevelType w:val="hybridMultilevel"/>
    <w:tmpl w:val="A34A0150"/>
    <w:lvl w:ilvl="0" w:tplc="D78A6B5C">
      <w:start w:val="1"/>
      <w:numFmt w:val="bullet"/>
      <w:lvlText w:val=""/>
      <w:lvlJc w:val="left"/>
      <w:pPr>
        <w:tabs>
          <w:tab w:val="num" w:pos="216"/>
        </w:tabs>
        <w:ind w:left="216" w:hanging="216"/>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C4A315C"/>
    <w:multiLevelType w:val="hybridMultilevel"/>
    <w:tmpl w:val="F760C256"/>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4"/>
  </w:num>
  <w:num w:numId="3">
    <w:abstractNumId w:val="5"/>
  </w:num>
  <w:num w:numId="4">
    <w:abstractNumId w:val="6"/>
  </w:num>
  <w:num w:numId="5">
    <w:abstractNumId w:val="8"/>
  </w:num>
  <w:num w:numId="6">
    <w:abstractNumId w:val="7"/>
  </w:num>
  <w:num w:numId="7">
    <w:abstractNumId w:val="18"/>
  </w:num>
  <w:num w:numId="8">
    <w:abstractNumId w:val="17"/>
  </w:num>
  <w:num w:numId="9">
    <w:abstractNumId w:val="11"/>
  </w:num>
  <w:num w:numId="10">
    <w:abstractNumId w:val="16"/>
  </w:num>
  <w:num w:numId="11">
    <w:abstractNumId w:val="9"/>
  </w:num>
  <w:num w:numId="12">
    <w:abstractNumId w:val="3"/>
  </w:num>
  <w:num w:numId="13">
    <w:abstractNumId w:val="15"/>
  </w:num>
  <w:num w:numId="14">
    <w:abstractNumId w:val="2"/>
  </w:num>
  <w:num w:numId="15">
    <w:abstractNumId w:val="4"/>
  </w:num>
  <w:num w:numId="16">
    <w:abstractNumId w:val="12"/>
  </w:num>
  <w:num w:numId="17">
    <w:abstractNumId w:val="1"/>
  </w:num>
  <w:num w:numId="18">
    <w:abstractNumId w:val="0"/>
  </w:num>
  <w:num w:numId="1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ttachedTemplate r:id="rId1"/>
  <w:defaultTabStop w:val="720"/>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B5696"/>
    <w:rsid w:val="00015304"/>
    <w:rsid w:val="00015986"/>
    <w:rsid w:val="000160E6"/>
    <w:rsid w:val="00022044"/>
    <w:rsid w:val="00024526"/>
    <w:rsid w:val="00030F43"/>
    <w:rsid w:val="00040DCF"/>
    <w:rsid w:val="00052C0B"/>
    <w:rsid w:val="00061CF3"/>
    <w:rsid w:val="00063601"/>
    <w:rsid w:val="0007118C"/>
    <w:rsid w:val="00073079"/>
    <w:rsid w:val="0007593F"/>
    <w:rsid w:val="00095EC9"/>
    <w:rsid w:val="00096A37"/>
    <w:rsid w:val="000A0810"/>
    <w:rsid w:val="000B627F"/>
    <w:rsid w:val="000D649E"/>
    <w:rsid w:val="000D6D06"/>
    <w:rsid w:val="00114848"/>
    <w:rsid w:val="00120934"/>
    <w:rsid w:val="00132070"/>
    <w:rsid w:val="00141875"/>
    <w:rsid w:val="0014347E"/>
    <w:rsid w:val="00154438"/>
    <w:rsid w:val="001551F6"/>
    <w:rsid w:val="0015535B"/>
    <w:rsid w:val="00162036"/>
    <w:rsid w:val="001632DD"/>
    <w:rsid w:val="00176E60"/>
    <w:rsid w:val="00194D9A"/>
    <w:rsid w:val="001A196B"/>
    <w:rsid w:val="001A6D05"/>
    <w:rsid w:val="001B38BF"/>
    <w:rsid w:val="001B772D"/>
    <w:rsid w:val="001C7AB1"/>
    <w:rsid w:val="001D5B5D"/>
    <w:rsid w:val="001E6153"/>
    <w:rsid w:val="001F35B4"/>
    <w:rsid w:val="001F383B"/>
    <w:rsid w:val="00201FF9"/>
    <w:rsid w:val="00205857"/>
    <w:rsid w:val="00235ADC"/>
    <w:rsid w:val="00236F87"/>
    <w:rsid w:val="00240C09"/>
    <w:rsid w:val="002428FA"/>
    <w:rsid w:val="00265702"/>
    <w:rsid w:val="002662B2"/>
    <w:rsid w:val="002717C7"/>
    <w:rsid w:val="002875E9"/>
    <w:rsid w:val="00287EB3"/>
    <w:rsid w:val="002A47BA"/>
    <w:rsid w:val="002A483E"/>
    <w:rsid w:val="002A6777"/>
    <w:rsid w:val="002B06BD"/>
    <w:rsid w:val="002B11CA"/>
    <w:rsid w:val="002B3CE1"/>
    <w:rsid w:val="002C0E48"/>
    <w:rsid w:val="002C6F04"/>
    <w:rsid w:val="002E2177"/>
    <w:rsid w:val="002E2E41"/>
    <w:rsid w:val="002E78CD"/>
    <w:rsid w:val="002F20A7"/>
    <w:rsid w:val="003008F4"/>
    <w:rsid w:val="00302B1D"/>
    <w:rsid w:val="00306324"/>
    <w:rsid w:val="00307FA5"/>
    <w:rsid w:val="00324D64"/>
    <w:rsid w:val="00343BCD"/>
    <w:rsid w:val="00347FF9"/>
    <w:rsid w:val="00352B52"/>
    <w:rsid w:val="0035760D"/>
    <w:rsid w:val="00363ECC"/>
    <w:rsid w:val="0039020B"/>
    <w:rsid w:val="00395263"/>
    <w:rsid w:val="003956E0"/>
    <w:rsid w:val="0039609A"/>
    <w:rsid w:val="00397500"/>
    <w:rsid w:val="003A202B"/>
    <w:rsid w:val="003B1CC5"/>
    <w:rsid w:val="003B5042"/>
    <w:rsid w:val="003B65CE"/>
    <w:rsid w:val="003E039E"/>
    <w:rsid w:val="00422917"/>
    <w:rsid w:val="00424874"/>
    <w:rsid w:val="00440687"/>
    <w:rsid w:val="0044131D"/>
    <w:rsid w:val="00441ADA"/>
    <w:rsid w:val="00457E46"/>
    <w:rsid w:val="004656D3"/>
    <w:rsid w:val="00496220"/>
    <w:rsid w:val="00496AF8"/>
    <w:rsid w:val="004A575D"/>
    <w:rsid w:val="004B65C6"/>
    <w:rsid w:val="004D00DD"/>
    <w:rsid w:val="004D1DC7"/>
    <w:rsid w:val="004F7D7E"/>
    <w:rsid w:val="00500B0C"/>
    <w:rsid w:val="00523BC4"/>
    <w:rsid w:val="00537150"/>
    <w:rsid w:val="00540984"/>
    <w:rsid w:val="00543851"/>
    <w:rsid w:val="00551ECA"/>
    <w:rsid w:val="0055559D"/>
    <w:rsid w:val="005569AE"/>
    <w:rsid w:val="00571311"/>
    <w:rsid w:val="005857F8"/>
    <w:rsid w:val="00590033"/>
    <w:rsid w:val="005A2AA9"/>
    <w:rsid w:val="005A6C29"/>
    <w:rsid w:val="005B0D18"/>
    <w:rsid w:val="005B12C3"/>
    <w:rsid w:val="005B409D"/>
    <w:rsid w:val="005B5696"/>
    <w:rsid w:val="005D0FDB"/>
    <w:rsid w:val="005D25E9"/>
    <w:rsid w:val="005D6D59"/>
    <w:rsid w:val="00602E16"/>
    <w:rsid w:val="00617390"/>
    <w:rsid w:val="00623420"/>
    <w:rsid w:val="00634768"/>
    <w:rsid w:val="0063596F"/>
    <w:rsid w:val="0065744B"/>
    <w:rsid w:val="00657A29"/>
    <w:rsid w:val="006709EB"/>
    <w:rsid w:val="00672824"/>
    <w:rsid w:val="00675FDC"/>
    <w:rsid w:val="0068184A"/>
    <w:rsid w:val="006928B4"/>
    <w:rsid w:val="006B0E05"/>
    <w:rsid w:val="006B5C51"/>
    <w:rsid w:val="006C7F30"/>
    <w:rsid w:val="006E6FDD"/>
    <w:rsid w:val="006F4B7F"/>
    <w:rsid w:val="006F760B"/>
    <w:rsid w:val="00701CC3"/>
    <w:rsid w:val="00724801"/>
    <w:rsid w:val="00734949"/>
    <w:rsid w:val="00736AEC"/>
    <w:rsid w:val="00736E0F"/>
    <w:rsid w:val="007434FA"/>
    <w:rsid w:val="007573F0"/>
    <w:rsid w:val="00765156"/>
    <w:rsid w:val="00767669"/>
    <w:rsid w:val="00773485"/>
    <w:rsid w:val="00776E8F"/>
    <w:rsid w:val="00776F6D"/>
    <w:rsid w:val="007C0297"/>
    <w:rsid w:val="007C1887"/>
    <w:rsid w:val="007C3A62"/>
    <w:rsid w:val="007D4775"/>
    <w:rsid w:val="007D5DC6"/>
    <w:rsid w:val="007E37A5"/>
    <w:rsid w:val="007F49D8"/>
    <w:rsid w:val="007F79D2"/>
    <w:rsid w:val="00805940"/>
    <w:rsid w:val="00835C78"/>
    <w:rsid w:val="00837121"/>
    <w:rsid w:val="008471E5"/>
    <w:rsid w:val="00850C35"/>
    <w:rsid w:val="00851466"/>
    <w:rsid w:val="00863E43"/>
    <w:rsid w:val="008647C3"/>
    <w:rsid w:val="008659ED"/>
    <w:rsid w:val="00870987"/>
    <w:rsid w:val="0087564A"/>
    <w:rsid w:val="00881160"/>
    <w:rsid w:val="0088371C"/>
    <w:rsid w:val="008A45F3"/>
    <w:rsid w:val="008B51D9"/>
    <w:rsid w:val="008B652E"/>
    <w:rsid w:val="008D1C63"/>
    <w:rsid w:val="008E1C62"/>
    <w:rsid w:val="008E467A"/>
    <w:rsid w:val="008F1DC6"/>
    <w:rsid w:val="00905C5B"/>
    <w:rsid w:val="00912E8E"/>
    <w:rsid w:val="00923295"/>
    <w:rsid w:val="00925F11"/>
    <w:rsid w:val="00935265"/>
    <w:rsid w:val="0094689F"/>
    <w:rsid w:val="009477D6"/>
    <w:rsid w:val="00953ED3"/>
    <w:rsid w:val="00965FF6"/>
    <w:rsid w:val="009846D6"/>
    <w:rsid w:val="0098657F"/>
    <w:rsid w:val="009A3236"/>
    <w:rsid w:val="009B1075"/>
    <w:rsid w:val="009B5A93"/>
    <w:rsid w:val="009B5BEA"/>
    <w:rsid w:val="009C291F"/>
    <w:rsid w:val="009C54B5"/>
    <w:rsid w:val="009E37BD"/>
    <w:rsid w:val="009E6B86"/>
    <w:rsid w:val="00A03301"/>
    <w:rsid w:val="00A06D7C"/>
    <w:rsid w:val="00A075C4"/>
    <w:rsid w:val="00A12762"/>
    <w:rsid w:val="00A13867"/>
    <w:rsid w:val="00A14DCD"/>
    <w:rsid w:val="00A21958"/>
    <w:rsid w:val="00A26FED"/>
    <w:rsid w:val="00A421D4"/>
    <w:rsid w:val="00A44FF0"/>
    <w:rsid w:val="00A50E55"/>
    <w:rsid w:val="00A623BA"/>
    <w:rsid w:val="00A67EB1"/>
    <w:rsid w:val="00A8151C"/>
    <w:rsid w:val="00A81DDA"/>
    <w:rsid w:val="00A91A47"/>
    <w:rsid w:val="00A95D2B"/>
    <w:rsid w:val="00AA5587"/>
    <w:rsid w:val="00AC1E53"/>
    <w:rsid w:val="00AD79C8"/>
    <w:rsid w:val="00AE6CE0"/>
    <w:rsid w:val="00B058A6"/>
    <w:rsid w:val="00B117D0"/>
    <w:rsid w:val="00B13998"/>
    <w:rsid w:val="00B439DD"/>
    <w:rsid w:val="00B52E0F"/>
    <w:rsid w:val="00B74629"/>
    <w:rsid w:val="00B85320"/>
    <w:rsid w:val="00B91F58"/>
    <w:rsid w:val="00BA579E"/>
    <w:rsid w:val="00BE2295"/>
    <w:rsid w:val="00BE6373"/>
    <w:rsid w:val="00BF2B5A"/>
    <w:rsid w:val="00BF533A"/>
    <w:rsid w:val="00C01FDC"/>
    <w:rsid w:val="00C1738D"/>
    <w:rsid w:val="00C23694"/>
    <w:rsid w:val="00C465E7"/>
    <w:rsid w:val="00C46677"/>
    <w:rsid w:val="00C5180E"/>
    <w:rsid w:val="00C54E40"/>
    <w:rsid w:val="00C55F56"/>
    <w:rsid w:val="00C57BA4"/>
    <w:rsid w:val="00C613EB"/>
    <w:rsid w:val="00C84623"/>
    <w:rsid w:val="00CA2188"/>
    <w:rsid w:val="00CA6959"/>
    <w:rsid w:val="00CB06C9"/>
    <w:rsid w:val="00CB0A25"/>
    <w:rsid w:val="00CB1E41"/>
    <w:rsid w:val="00CB271C"/>
    <w:rsid w:val="00CE4F96"/>
    <w:rsid w:val="00CF0AB1"/>
    <w:rsid w:val="00CF4B9B"/>
    <w:rsid w:val="00CF55E6"/>
    <w:rsid w:val="00CF772F"/>
    <w:rsid w:val="00D048DB"/>
    <w:rsid w:val="00D106C6"/>
    <w:rsid w:val="00D14F0B"/>
    <w:rsid w:val="00D178CA"/>
    <w:rsid w:val="00D3311C"/>
    <w:rsid w:val="00D53405"/>
    <w:rsid w:val="00D5457B"/>
    <w:rsid w:val="00D72995"/>
    <w:rsid w:val="00D775BC"/>
    <w:rsid w:val="00DA7FA2"/>
    <w:rsid w:val="00DC2D8D"/>
    <w:rsid w:val="00DC46D3"/>
    <w:rsid w:val="00DE1F5D"/>
    <w:rsid w:val="00DE50D8"/>
    <w:rsid w:val="00DF278A"/>
    <w:rsid w:val="00E003EB"/>
    <w:rsid w:val="00E1664B"/>
    <w:rsid w:val="00E30D12"/>
    <w:rsid w:val="00E3394E"/>
    <w:rsid w:val="00E35241"/>
    <w:rsid w:val="00E41417"/>
    <w:rsid w:val="00E536D3"/>
    <w:rsid w:val="00E57BE2"/>
    <w:rsid w:val="00E62A95"/>
    <w:rsid w:val="00E746A2"/>
    <w:rsid w:val="00E90D06"/>
    <w:rsid w:val="00E970D5"/>
    <w:rsid w:val="00E97E59"/>
    <w:rsid w:val="00EA74B7"/>
    <w:rsid w:val="00EA79C9"/>
    <w:rsid w:val="00EB66AC"/>
    <w:rsid w:val="00EC2247"/>
    <w:rsid w:val="00EE1F87"/>
    <w:rsid w:val="00EE32F7"/>
    <w:rsid w:val="00EE3931"/>
    <w:rsid w:val="00EE5AF6"/>
    <w:rsid w:val="00EF2CEF"/>
    <w:rsid w:val="00EF60C9"/>
    <w:rsid w:val="00F04C61"/>
    <w:rsid w:val="00F1092D"/>
    <w:rsid w:val="00F27FA8"/>
    <w:rsid w:val="00F42C20"/>
    <w:rsid w:val="00F431D8"/>
    <w:rsid w:val="00F66657"/>
    <w:rsid w:val="00F67706"/>
    <w:rsid w:val="00F92D75"/>
    <w:rsid w:val="00F97327"/>
    <w:rsid w:val="00FA296F"/>
    <w:rsid w:val="00FA6E92"/>
    <w:rsid w:val="00FA7323"/>
    <w:rsid w:val="00FC32D3"/>
    <w:rsid w:val="00FD4D82"/>
    <w:rsid w:val="00FD5994"/>
    <w:rsid w:val="00FE57AE"/>
    <w:rsid w:val="00FE65F1"/>
    <w:rsid w:val="00FF48E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0704357E"/>
  <w15:docId w15:val="{572D3827-380C-4C1F-9DE2-2613F8A372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ind w:left="360" w:hanging="36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E2E41"/>
  </w:style>
  <w:style w:type="paragraph" w:styleId="Heading2">
    <w:name w:val="heading 2"/>
    <w:basedOn w:val="Normal"/>
    <w:next w:val="Normal"/>
    <w:link w:val="Heading2Char"/>
    <w:uiPriority w:val="9"/>
    <w:semiHidden/>
    <w:unhideWhenUsed/>
    <w:qFormat/>
    <w:rsid w:val="008659E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Heading2"/>
    <w:next w:val="Normal"/>
    <w:link w:val="Heading3Char"/>
    <w:uiPriority w:val="9"/>
    <w:qFormat/>
    <w:rsid w:val="008659ED"/>
    <w:pPr>
      <w:keepNext w:val="0"/>
      <w:keepLines w:val="0"/>
      <w:spacing w:before="0"/>
      <w:ind w:left="0" w:firstLine="0"/>
      <w:outlineLvl w:val="2"/>
    </w:pPr>
    <w:rPr>
      <w:rFonts w:ascii="Calibri" w:eastAsia="Calibri" w:hAnsi="Calibri" w:cs="Calibri"/>
      <w:color w:val="auto"/>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96AF8"/>
    <w:pPr>
      <w:spacing w:after="200" w:line="276" w:lineRule="auto"/>
      <w:ind w:left="720"/>
      <w:contextualSpacing/>
    </w:pPr>
    <w:rPr>
      <w:rFonts w:eastAsiaTheme="minorEastAsia"/>
    </w:rPr>
  </w:style>
  <w:style w:type="character" w:styleId="PlaceholderText">
    <w:name w:val="Placeholder Text"/>
    <w:basedOn w:val="DefaultParagraphFont"/>
    <w:uiPriority w:val="99"/>
    <w:semiHidden/>
    <w:rsid w:val="00496AF8"/>
    <w:rPr>
      <w:color w:val="808080"/>
    </w:rPr>
  </w:style>
  <w:style w:type="character" w:styleId="Hyperlink">
    <w:name w:val="Hyperlink"/>
    <w:basedOn w:val="DefaultParagraphFont"/>
    <w:uiPriority w:val="99"/>
    <w:unhideWhenUsed/>
    <w:rsid w:val="00496AF8"/>
    <w:rPr>
      <w:color w:val="0000FF" w:themeColor="hyperlink"/>
      <w:u w:val="single"/>
    </w:rPr>
  </w:style>
  <w:style w:type="character" w:customStyle="1" w:styleId="Style1">
    <w:name w:val="Style1"/>
    <w:basedOn w:val="DefaultParagraphFont"/>
    <w:uiPriority w:val="1"/>
    <w:rsid w:val="00496AF8"/>
    <w:rPr>
      <w:rFonts w:asciiTheme="minorHAnsi" w:hAnsiTheme="minorHAnsi"/>
      <w:color w:val="0000FF"/>
      <w:sz w:val="22"/>
    </w:rPr>
  </w:style>
  <w:style w:type="character" w:customStyle="1" w:styleId="Style2">
    <w:name w:val="Style2"/>
    <w:basedOn w:val="DefaultParagraphFont"/>
    <w:uiPriority w:val="1"/>
    <w:rsid w:val="00496AF8"/>
    <w:rPr>
      <w:rFonts w:asciiTheme="minorHAnsi" w:hAnsiTheme="minorHAnsi"/>
      <w:color w:val="0000FF"/>
      <w:sz w:val="22"/>
      <w:u w:val="single"/>
    </w:rPr>
  </w:style>
  <w:style w:type="table" w:styleId="TableGrid">
    <w:name w:val="Table Grid"/>
    <w:basedOn w:val="TableNormal"/>
    <w:uiPriority w:val="59"/>
    <w:rsid w:val="00496A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C46677"/>
    <w:rPr>
      <w:color w:val="800080" w:themeColor="followedHyperlink"/>
      <w:u w:val="single"/>
    </w:rPr>
  </w:style>
  <w:style w:type="paragraph" w:styleId="Header">
    <w:name w:val="header"/>
    <w:basedOn w:val="Normal"/>
    <w:link w:val="HeaderChar"/>
    <w:uiPriority w:val="99"/>
    <w:unhideWhenUsed/>
    <w:rsid w:val="007E37A5"/>
    <w:pPr>
      <w:tabs>
        <w:tab w:val="center" w:pos="4680"/>
        <w:tab w:val="right" w:pos="9360"/>
      </w:tabs>
    </w:pPr>
  </w:style>
  <w:style w:type="character" w:customStyle="1" w:styleId="HeaderChar">
    <w:name w:val="Header Char"/>
    <w:basedOn w:val="DefaultParagraphFont"/>
    <w:link w:val="Header"/>
    <w:uiPriority w:val="99"/>
    <w:rsid w:val="007E37A5"/>
  </w:style>
  <w:style w:type="paragraph" w:styleId="Footer">
    <w:name w:val="footer"/>
    <w:basedOn w:val="Normal"/>
    <w:link w:val="FooterChar"/>
    <w:uiPriority w:val="99"/>
    <w:unhideWhenUsed/>
    <w:rsid w:val="007E37A5"/>
    <w:pPr>
      <w:tabs>
        <w:tab w:val="center" w:pos="4680"/>
        <w:tab w:val="right" w:pos="9360"/>
      </w:tabs>
    </w:pPr>
  </w:style>
  <w:style w:type="character" w:customStyle="1" w:styleId="FooterChar">
    <w:name w:val="Footer Char"/>
    <w:basedOn w:val="DefaultParagraphFont"/>
    <w:link w:val="Footer"/>
    <w:uiPriority w:val="99"/>
    <w:rsid w:val="007E37A5"/>
  </w:style>
  <w:style w:type="character" w:customStyle="1" w:styleId="Style3">
    <w:name w:val="Style3"/>
    <w:basedOn w:val="DefaultParagraphFont"/>
    <w:uiPriority w:val="1"/>
    <w:rsid w:val="007E37A5"/>
    <w:rPr>
      <w:rFonts w:asciiTheme="minorHAnsi" w:hAnsiTheme="minorHAnsi"/>
      <w:color w:val="808080" w:themeColor="background1" w:themeShade="80"/>
      <w:sz w:val="22"/>
    </w:rPr>
  </w:style>
  <w:style w:type="character" w:styleId="CommentReference">
    <w:name w:val="annotation reference"/>
    <w:basedOn w:val="DefaultParagraphFont"/>
    <w:uiPriority w:val="99"/>
    <w:semiHidden/>
    <w:unhideWhenUsed/>
    <w:rsid w:val="002A47BA"/>
    <w:rPr>
      <w:sz w:val="16"/>
      <w:szCs w:val="16"/>
    </w:rPr>
  </w:style>
  <w:style w:type="paragraph" w:styleId="CommentText">
    <w:name w:val="annotation text"/>
    <w:basedOn w:val="Normal"/>
    <w:link w:val="CommentTextChar"/>
    <w:uiPriority w:val="99"/>
    <w:unhideWhenUsed/>
    <w:rsid w:val="002A47BA"/>
    <w:rPr>
      <w:sz w:val="20"/>
      <w:szCs w:val="20"/>
    </w:rPr>
  </w:style>
  <w:style w:type="character" w:customStyle="1" w:styleId="CommentTextChar">
    <w:name w:val="Comment Text Char"/>
    <w:basedOn w:val="DefaultParagraphFont"/>
    <w:link w:val="CommentText"/>
    <w:uiPriority w:val="99"/>
    <w:rsid w:val="002A47BA"/>
    <w:rPr>
      <w:sz w:val="20"/>
      <w:szCs w:val="20"/>
    </w:rPr>
  </w:style>
  <w:style w:type="paragraph" w:styleId="CommentSubject">
    <w:name w:val="annotation subject"/>
    <w:basedOn w:val="CommentText"/>
    <w:next w:val="CommentText"/>
    <w:link w:val="CommentSubjectChar"/>
    <w:uiPriority w:val="99"/>
    <w:semiHidden/>
    <w:unhideWhenUsed/>
    <w:rsid w:val="002A47BA"/>
    <w:rPr>
      <w:b/>
      <w:bCs/>
    </w:rPr>
  </w:style>
  <w:style w:type="character" w:customStyle="1" w:styleId="CommentSubjectChar">
    <w:name w:val="Comment Subject Char"/>
    <w:basedOn w:val="CommentTextChar"/>
    <w:link w:val="CommentSubject"/>
    <w:uiPriority w:val="99"/>
    <w:semiHidden/>
    <w:rsid w:val="002A47BA"/>
    <w:rPr>
      <w:b/>
      <w:bCs/>
      <w:sz w:val="20"/>
      <w:szCs w:val="20"/>
    </w:rPr>
  </w:style>
  <w:style w:type="paragraph" w:styleId="Revision">
    <w:name w:val="Revision"/>
    <w:hidden/>
    <w:uiPriority w:val="99"/>
    <w:semiHidden/>
    <w:rsid w:val="002A47BA"/>
    <w:pPr>
      <w:ind w:left="0" w:firstLine="0"/>
    </w:pPr>
  </w:style>
  <w:style w:type="paragraph" w:styleId="BalloonText">
    <w:name w:val="Balloon Text"/>
    <w:basedOn w:val="Normal"/>
    <w:link w:val="BalloonTextChar"/>
    <w:uiPriority w:val="99"/>
    <w:semiHidden/>
    <w:unhideWhenUsed/>
    <w:rsid w:val="002A47BA"/>
    <w:rPr>
      <w:rFonts w:ascii="Tahoma" w:hAnsi="Tahoma" w:cs="Tahoma"/>
      <w:sz w:val="16"/>
      <w:szCs w:val="16"/>
    </w:rPr>
  </w:style>
  <w:style w:type="character" w:customStyle="1" w:styleId="BalloonTextChar">
    <w:name w:val="Balloon Text Char"/>
    <w:basedOn w:val="DefaultParagraphFont"/>
    <w:link w:val="BalloonText"/>
    <w:uiPriority w:val="99"/>
    <w:semiHidden/>
    <w:rsid w:val="002A47BA"/>
    <w:rPr>
      <w:rFonts w:ascii="Tahoma" w:hAnsi="Tahoma" w:cs="Tahoma"/>
      <w:sz w:val="16"/>
      <w:szCs w:val="16"/>
    </w:rPr>
  </w:style>
  <w:style w:type="paragraph" w:styleId="FootnoteText">
    <w:name w:val="footnote text"/>
    <w:basedOn w:val="Normal"/>
    <w:link w:val="FootnoteTextChar"/>
    <w:semiHidden/>
    <w:rsid w:val="00765156"/>
    <w:pPr>
      <w:ind w:left="0" w:firstLine="0"/>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765156"/>
    <w:rPr>
      <w:rFonts w:ascii="Times New Roman" w:eastAsia="Calibri" w:hAnsi="Times New Roman" w:cs="Times New Roman"/>
      <w:sz w:val="20"/>
      <w:szCs w:val="20"/>
    </w:rPr>
  </w:style>
  <w:style w:type="character" w:customStyle="1" w:styleId="Heading3Char">
    <w:name w:val="Heading 3 Char"/>
    <w:basedOn w:val="DefaultParagraphFont"/>
    <w:link w:val="Heading3"/>
    <w:uiPriority w:val="9"/>
    <w:rsid w:val="008659ED"/>
    <w:rPr>
      <w:rFonts w:ascii="Calibri" w:eastAsia="Calibri" w:hAnsi="Calibri" w:cs="Calibri"/>
      <w:b/>
      <w:bCs/>
    </w:rPr>
  </w:style>
  <w:style w:type="character" w:customStyle="1" w:styleId="Heading2Char">
    <w:name w:val="Heading 2 Char"/>
    <w:basedOn w:val="DefaultParagraphFont"/>
    <w:link w:val="Heading2"/>
    <w:uiPriority w:val="9"/>
    <w:semiHidden/>
    <w:rsid w:val="008659ED"/>
    <w:rPr>
      <w:rFonts w:asciiTheme="majorHAnsi" w:eastAsiaTheme="majorEastAsia" w:hAnsiTheme="majorHAnsi" w:cstheme="majorBidi"/>
      <w:b/>
      <w:bCs/>
      <w:color w:val="4F81BD" w:themeColor="accent1"/>
      <w:sz w:val="26"/>
      <w:szCs w:val="26"/>
    </w:rPr>
  </w:style>
  <w:style w:type="paragraph" w:customStyle="1" w:styleId="Response">
    <w:name w:val="Response"/>
    <w:basedOn w:val="Normal"/>
    <w:qFormat/>
    <w:rsid w:val="00FF48EA"/>
    <w:pPr>
      <w:spacing w:before="240" w:after="240"/>
      <w:ind w:left="0" w:firstLine="0"/>
    </w:pPr>
    <w:rPr>
      <w:color w:val="0000FF"/>
    </w:rPr>
  </w:style>
  <w:style w:type="paragraph" w:styleId="NormalWeb">
    <w:name w:val="Normal (Web)"/>
    <w:basedOn w:val="Normal"/>
    <w:uiPriority w:val="99"/>
    <w:semiHidden/>
    <w:unhideWhenUsed/>
    <w:rsid w:val="00FF48EA"/>
    <w:pPr>
      <w:spacing w:before="100" w:beforeAutospacing="1" w:after="100" w:afterAutospacing="1"/>
      <w:ind w:left="0" w:firstLine="0"/>
    </w:pPr>
    <w:rPr>
      <w:rFonts w:ascii="Times New Roman" w:eastAsia="Times New Roman" w:hAnsi="Times New Roman" w:cs="Times New Roman"/>
      <w:sz w:val="24"/>
      <w:szCs w:val="24"/>
    </w:rPr>
  </w:style>
  <w:style w:type="character" w:styleId="Strong">
    <w:name w:val="Strong"/>
    <w:basedOn w:val="DefaultParagraphFont"/>
    <w:uiPriority w:val="22"/>
    <w:qFormat/>
    <w:rsid w:val="00FF48EA"/>
    <w:rPr>
      <w:b/>
      <w:bCs/>
    </w:rPr>
  </w:style>
  <w:style w:type="character" w:customStyle="1" w:styleId="apple-converted-space">
    <w:name w:val="apple-converted-space"/>
    <w:basedOn w:val="DefaultParagraphFont"/>
    <w:rsid w:val="00EE32F7"/>
  </w:style>
  <w:style w:type="character" w:customStyle="1" w:styleId="fthighlight">
    <w:name w:val="ft_highlight"/>
    <w:basedOn w:val="DefaultParagraphFont"/>
    <w:rsid w:val="00EE32F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44409">
      <w:bodyDiv w:val="1"/>
      <w:marLeft w:val="0"/>
      <w:marRight w:val="0"/>
      <w:marTop w:val="0"/>
      <w:marBottom w:val="0"/>
      <w:divBdr>
        <w:top w:val="none" w:sz="0" w:space="0" w:color="auto"/>
        <w:left w:val="none" w:sz="0" w:space="0" w:color="auto"/>
        <w:bottom w:val="none" w:sz="0" w:space="0" w:color="auto"/>
        <w:right w:val="none" w:sz="0" w:space="0" w:color="auto"/>
      </w:divBdr>
      <w:divsChild>
        <w:div w:id="383985077">
          <w:marLeft w:val="0"/>
          <w:marRight w:val="0"/>
          <w:marTop w:val="75"/>
          <w:marBottom w:val="0"/>
          <w:divBdr>
            <w:top w:val="none" w:sz="0" w:space="0" w:color="auto"/>
            <w:left w:val="none" w:sz="0" w:space="0" w:color="auto"/>
            <w:bottom w:val="none" w:sz="0" w:space="0" w:color="auto"/>
            <w:right w:val="none" w:sz="0" w:space="0" w:color="auto"/>
          </w:divBdr>
        </w:div>
        <w:div w:id="1530604210">
          <w:marLeft w:val="0"/>
          <w:marRight w:val="0"/>
          <w:marTop w:val="150"/>
          <w:marBottom w:val="75"/>
          <w:divBdr>
            <w:top w:val="none" w:sz="0" w:space="0" w:color="auto"/>
            <w:left w:val="none" w:sz="0" w:space="0" w:color="auto"/>
            <w:bottom w:val="none" w:sz="0" w:space="0" w:color="auto"/>
            <w:right w:val="none" w:sz="0" w:space="0" w:color="auto"/>
          </w:divBdr>
          <w:divsChild>
            <w:div w:id="1707366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8056985">
      <w:bodyDiv w:val="1"/>
      <w:marLeft w:val="0"/>
      <w:marRight w:val="0"/>
      <w:marTop w:val="0"/>
      <w:marBottom w:val="0"/>
      <w:divBdr>
        <w:top w:val="none" w:sz="0" w:space="0" w:color="auto"/>
        <w:left w:val="none" w:sz="0" w:space="0" w:color="auto"/>
        <w:bottom w:val="none" w:sz="0" w:space="0" w:color="auto"/>
        <w:right w:val="none" w:sz="0" w:space="0" w:color="auto"/>
      </w:divBdr>
    </w:div>
    <w:div w:id="1089808171">
      <w:bodyDiv w:val="1"/>
      <w:marLeft w:val="0"/>
      <w:marRight w:val="0"/>
      <w:marTop w:val="0"/>
      <w:marBottom w:val="0"/>
      <w:divBdr>
        <w:top w:val="none" w:sz="0" w:space="0" w:color="auto"/>
        <w:left w:val="none" w:sz="0" w:space="0" w:color="auto"/>
        <w:bottom w:val="none" w:sz="0" w:space="0" w:color="auto"/>
        <w:right w:val="none" w:sz="0" w:space="0" w:color="auto"/>
      </w:divBdr>
      <w:divsChild>
        <w:div w:id="971205054">
          <w:marLeft w:val="0"/>
          <w:marRight w:val="0"/>
          <w:marTop w:val="75"/>
          <w:marBottom w:val="0"/>
          <w:divBdr>
            <w:top w:val="none" w:sz="0" w:space="0" w:color="auto"/>
            <w:left w:val="none" w:sz="0" w:space="0" w:color="auto"/>
            <w:bottom w:val="none" w:sz="0" w:space="0" w:color="auto"/>
            <w:right w:val="none" w:sz="0" w:space="0" w:color="auto"/>
          </w:divBdr>
        </w:div>
        <w:div w:id="1430662856">
          <w:marLeft w:val="0"/>
          <w:marRight w:val="0"/>
          <w:marTop w:val="150"/>
          <w:marBottom w:val="75"/>
          <w:divBdr>
            <w:top w:val="none" w:sz="0" w:space="0" w:color="auto"/>
            <w:left w:val="none" w:sz="0" w:space="0" w:color="auto"/>
            <w:bottom w:val="none" w:sz="0" w:space="0" w:color="auto"/>
            <w:right w:val="none" w:sz="0" w:space="0" w:color="auto"/>
          </w:divBdr>
          <w:divsChild>
            <w:div w:id="6142900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3566861">
      <w:bodyDiv w:val="1"/>
      <w:marLeft w:val="0"/>
      <w:marRight w:val="0"/>
      <w:marTop w:val="0"/>
      <w:marBottom w:val="0"/>
      <w:divBdr>
        <w:top w:val="none" w:sz="0" w:space="0" w:color="auto"/>
        <w:left w:val="none" w:sz="0" w:space="0" w:color="auto"/>
        <w:bottom w:val="none" w:sz="0" w:space="0" w:color="auto"/>
        <w:right w:val="none" w:sz="0" w:space="0" w:color="auto"/>
      </w:divBdr>
    </w:div>
    <w:div w:id="17163883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uspreventiveservicestaskforce.org/methods.htm" TargetMode="External"/><Relationship Id="rId18" Type="http://schemas.openxmlformats.org/officeDocument/2006/relationships/hyperlink" Target="http://www.guideline.gov/content.aspx?id=43934&amp;search=restraints" TargetMode="External"/><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yperlink" Target="http://www.guideline.gov/content.aspx?id=43921" TargetMode="External"/><Relationship Id="rId7" Type="http://schemas.openxmlformats.org/officeDocument/2006/relationships/settings" Target="settings.xml"/><Relationship Id="rId12" Type="http://schemas.openxmlformats.org/officeDocument/2006/relationships/hyperlink" Target="http://www.uspreventiveservicestaskforce.org/uspstf/grades.htm" TargetMode="External"/><Relationship Id="rId17" Type="http://schemas.openxmlformats.org/officeDocument/2006/relationships/hyperlink" Target="http://consultgerirn.org/topics/physical_restraints/want_to_know_more" TargetMode="External"/><Relationship Id="rId25" Type="http://schemas.openxmlformats.org/officeDocument/2006/relationships/hyperlink" Target="http://www.guideline.gov/content.aspx?id=43934&amp;search=restraints" TargetMode="External"/><Relationship Id="rId2" Type="http://schemas.openxmlformats.org/officeDocument/2006/relationships/customXml" Target="../customXml/item2.xml"/><Relationship Id="rId16" Type="http://schemas.openxmlformats.org/officeDocument/2006/relationships/hyperlink" Target="http://www.aqaalliance.org/files/PrinciplesofEfficiencyMeasurementApril2006.doc" TargetMode="External"/><Relationship Id="rId20" Type="http://schemas.openxmlformats.org/officeDocument/2006/relationships/hyperlink" Target="http://www.guideline.gov/content.aspx?id=43922" TargetMode="External"/><Relationship Id="rId29"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qualityforum.org/Measuring_Performance/Submitting_Standards.aspx" TargetMode="External"/><Relationship Id="rId24" Type="http://schemas.openxmlformats.org/officeDocument/2006/relationships/hyperlink" Target="http://www.guideline.gov/content.aspx?id=43938" TargetMode="External"/><Relationship Id="rId5" Type="http://schemas.openxmlformats.org/officeDocument/2006/relationships/numbering" Target="numbering.xml"/><Relationship Id="rId15" Type="http://schemas.openxmlformats.org/officeDocument/2006/relationships/hyperlink" Target="http://www.qualityforum.org/Publications/2010/01/Measurement_Framework__Evaluating_Efficiency_Across_Patient-Focused_Episodes_of_Care.aspx" TargetMode="External"/><Relationship Id="rId23" Type="http://schemas.openxmlformats.org/officeDocument/2006/relationships/hyperlink" Target="http://www.guideline.gov/content.aspx?id=43933"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www.guideline.gov/content.aspx?id=43917"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gradeworkinggroup.org/publications/index.htm" TargetMode="External"/><Relationship Id="rId22" Type="http://schemas.openxmlformats.org/officeDocument/2006/relationships/hyperlink" Target="http://www.guideline.gov/content.aspx?id=43920" TargetMode="External"/><Relationship Id="rId27" Type="http://schemas.openxmlformats.org/officeDocument/2006/relationships/footer" Target="foot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walwhip01\0214077.001-HIPAA\MCS\All%20Templates\measure-submission-evidence_template_08202013_tlh.dotm"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802395A60D9E473FB293BB3B510047FB"/>
        <w:category>
          <w:name w:val="General"/>
          <w:gallery w:val="placeholder"/>
        </w:category>
        <w:types>
          <w:type w:val="bbPlcHdr"/>
        </w:types>
        <w:behaviors>
          <w:behavior w:val="content"/>
        </w:behaviors>
        <w:guid w:val="{0A84EEC4-E411-427C-B2B4-A9CE694A58E8}"/>
      </w:docPartPr>
      <w:docPartBody>
        <w:p w:rsidR="00F4388B" w:rsidRDefault="007520A9">
          <w:pPr>
            <w:pStyle w:val="802395A60D9E473FB293BB3B510047FB"/>
          </w:pPr>
          <w:r w:rsidRPr="003B1CC5">
            <w:rPr>
              <w:rStyle w:val="PlaceholderText"/>
            </w:rPr>
            <w:t>Click here to enter NQF number</w:t>
          </w:r>
        </w:p>
      </w:docPartBody>
    </w:docPart>
    <w:docPart>
      <w:docPartPr>
        <w:name w:val="72150A1DE9E24F7C8985B3BD448DF101"/>
        <w:category>
          <w:name w:val="General"/>
          <w:gallery w:val="placeholder"/>
        </w:category>
        <w:types>
          <w:type w:val="bbPlcHdr"/>
        </w:types>
        <w:behaviors>
          <w:behavior w:val="content"/>
        </w:behaviors>
        <w:guid w:val="{31A0FDE4-CF07-4DC4-9911-CD963DBD8E1C}"/>
      </w:docPartPr>
      <w:docPartBody>
        <w:p w:rsidR="00F4388B" w:rsidRDefault="007520A9">
          <w:pPr>
            <w:pStyle w:val="72150A1DE9E24F7C8985B3BD448DF101"/>
          </w:pPr>
          <w:r w:rsidRPr="003B1CC5">
            <w:rPr>
              <w:rStyle w:val="PlaceholderText"/>
              <w:rFonts w:cstheme="minorHAnsi"/>
              <w:color w:val="A6A6A6" w:themeColor="background1" w:themeShade="A6"/>
            </w:rPr>
            <w:t>Click here to enter measure title</w:t>
          </w:r>
        </w:p>
      </w:docPartBody>
    </w:docPart>
    <w:docPart>
      <w:docPartPr>
        <w:name w:val="F5A8298D66BD49DFACE5B537CF969B01"/>
        <w:category>
          <w:name w:val="General"/>
          <w:gallery w:val="placeholder"/>
        </w:category>
        <w:types>
          <w:type w:val="bbPlcHdr"/>
        </w:types>
        <w:behaviors>
          <w:behavior w:val="content"/>
        </w:behaviors>
        <w:guid w:val="{CC5380E0-6A03-4D00-A43F-4FB5C3F0D9C7}"/>
      </w:docPartPr>
      <w:docPartBody>
        <w:p w:rsidR="00F4388B" w:rsidRDefault="007520A9">
          <w:pPr>
            <w:pStyle w:val="F5A8298D66BD49DFACE5B537CF969B01"/>
          </w:pPr>
          <w:r w:rsidRPr="003B1CC5">
            <w:rPr>
              <w:rStyle w:val="PlaceholderText"/>
              <w:rFonts w:cstheme="minorHAnsi"/>
              <w:color w:val="A6A6A6" w:themeColor="background1" w:themeShade="A6"/>
            </w:rPr>
            <w:t>Click here to enter composite measure #/ title</w:t>
          </w:r>
        </w:p>
      </w:docPartBody>
    </w:docPart>
    <w:docPart>
      <w:docPartPr>
        <w:name w:val="F88BFE2235F248DDB944B5445E669E3C"/>
        <w:category>
          <w:name w:val="General"/>
          <w:gallery w:val="placeholder"/>
        </w:category>
        <w:types>
          <w:type w:val="bbPlcHdr"/>
        </w:types>
        <w:behaviors>
          <w:behavior w:val="content"/>
        </w:behaviors>
        <w:guid w:val="{E4ED7249-9FF2-4FAF-A167-A17649232C69}"/>
      </w:docPartPr>
      <w:docPartBody>
        <w:p w:rsidR="00F4388B" w:rsidRDefault="007520A9">
          <w:pPr>
            <w:pStyle w:val="F88BFE2235F248DDB944B5445E669E3C"/>
          </w:pPr>
          <w:r w:rsidRPr="003B1CC5">
            <w:rPr>
              <w:rStyle w:val="PlaceholderText"/>
              <w:rFonts w:cstheme="minorHAnsi"/>
              <w:color w:val="A6A6A6" w:themeColor="background1" w:themeShade="A6"/>
            </w:rPr>
            <w:t>Click here to enter a date</w:t>
          </w:r>
        </w:p>
      </w:docPartBody>
    </w:docPart>
    <w:docPart>
      <w:docPartPr>
        <w:name w:val="694B41C8D60C47E29B8D6BA32526A7FA"/>
        <w:category>
          <w:name w:val="General"/>
          <w:gallery w:val="placeholder"/>
        </w:category>
        <w:types>
          <w:type w:val="bbPlcHdr"/>
        </w:types>
        <w:behaviors>
          <w:behavior w:val="content"/>
        </w:behaviors>
        <w:guid w:val="{B30BD9A1-79A4-449F-B109-B30567EF67BE}"/>
      </w:docPartPr>
      <w:docPartBody>
        <w:p w:rsidR="00F4388B" w:rsidRDefault="007520A9">
          <w:pPr>
            <w:pStyle w:val="694B41C8D60C47E29B8D6BA32526A7FA"/>
          </w:pPr>
          <w:r w:rsidRPr="003B1CC5">
            <w:rPr>
              <w:color w:val="A6A6A6" w:themeColor="background1" w:themeShade="A6"/>
            </w:rPr>
            <w:t>Click here to n</w:t>
          </w:r>
          <w:r w:rsidRPr="003B1CC5">
            <w:rPr>
              <w:rStyle w:val="PlaceholderText"/>
              <w:rFonts w:cstheme="minorHAnsi"/>
              <w:color w:val="A6A6A6" w:themeColor="background1" w:themeShade="A6"/>
            </w:rPr>
            <w:t>ame the health outcome</w:t>
          </w:r>
        </w:p>
      </w:docPartBody>
    </w:docPart>
    <w:docPart>
      <w:docPartPr>
        <w:name w:val="CB5F393C66B44EF5A01D50F69A1CD2A4"/>
        <w:category>
          <w:name w:val="General"/>
          <w:gallery w:val="placeholder"/>
        </w:category>
        <w:types>
          <w:type w:val="bbPlcHdr"/>
        </w:types>
        <w:behaviors>
          <w:behavior w:val="content"/>
        </w:behaviors>
        <w:guid w:val="{4E18E3F2-DAFA-4813-A14E-01E1B7446849}"/>
      </w:docPartPr>
      <w:docPartBody>
        <w:p w:rsidR="00F4388B" w:rsidRDefault="007520A9">
          <w:pPr>
            <w:pStyle w:val="CB5F393C66B44EF5A01D50F69A1CD2A4"/>
          </w:pPr>
          <w:r w:rsidRPr="003B1CC5">
            <w:rPr>
              <w:color w:val="A6A6A6" w:themeColor="background1" w:themeShade="A6"/>
            </w:rPr>
            <w:t>Click here to n</w:t>
          </w:r>
          <w:r w:rsidRPr="003B1CC5">
            <w:rPr>
              <w:rStyle w:val="PlaceholderText"/>
              <w:rFonts w:cstheme="minorHAnsi"/>
              <w:color w:val="A6A6A6" w:themeColor="background1" w:themeShade="A6"/>
            </w:rPr>
            <w:t xml:space="preserve">ame the </w:t>
          </w:r>
          <w:r>
            <w:rPr>
              <w:rStyle w:val="PlaceholderText"/>
              <w:rFonts w:cstheme="minorHAnsi"/>
              <w:color w:val="A6A6A6" w:themeColor="background1" w:themeShade="A6"/>
            </w:rPr>
            <w:t>PRO</w:t>
          </w:r>
        </w:p>
      </w:docPartBody>
    </w:docPart>
    <w:docPart>
      <w:docPartPr>
        <w:name w:val="A6A28D9E02064AC6BA17C0E887F71E68"/>
        <w:category>
          <w:name w:val="General"/>
          <w:gallery w:val="placeholder"/>
        </w:category>
        <w:types>
          <w:type w:val="bbPlcHdr"/>
        </w:types>
        <w:behaviors>
          <w:behavior w:val="content"/>
        </w:behaviors>
        <w:guid w:val="{8C906128-6C7E-41F4-BEDB-ABE88BAA7988}"/>
      </w:docPartPr>
      <w:docPartBody>
        <w:p w:rsidR="00F4388B" w:rsidRDefault="007520A9">
          <w:pPr>
            <w:pStyle w:val="A6A28D9E02064AC6BA17C0E887F71E68"/>
          </w:pPr>
          <w:r w:rsidRPr="003B1CC5">
            <w:rPr>
              <w:rStyle w:val="PlaceholderText"/>
              <w:rFonts w:cstheme="minorHAnsi"/>
              <w:color w:val="A6A6A6" w:themeColor="background1" w:themeShade="A6"/>
            </w:rPr>
            <w:t>Click here to name the intermediate outcome</w:t>
          </w:r>
        </w:p>
      </w:docPartBody>
    </w:docPart>
    <w:docPart>
      <w:docPartPr>
        <w:name w:val="E59B42E5D89B496B9E455E81C715DBB9"/>
        <w:category>
          <w:name w:val="General"/>
          <w:gallery w:val="placeholder"/>
        </w:category>
        <w:types>
          <w:type w:val="bbPlcHdr"/>
        </w:types>
        <w:behaviors>
          <w:behavior w:val="content"/>
        </w:behaviors>
        <w:guid w:val="{27950C50-665C-472D-B4CE-D4E27B24B9C3}"/>
      </w:docPartPr>
      <w:docPartBody>
        <w:p w:rsidR="00F4388B" w:rsidRDefault="007520A9">
          <w:pPr>
            <w:pStyle w:val="E59B42E5D89B496B9E455E81C715DBB9"/>
          </w:pPr>
          <w:r w:rsidRPr="003B1CC5">
            <w:rPr>
              <w:rStyle w:val="PlaceholderText"/>
              <w:rFonts w:cstheme="minorHAnsi"/>
              <w:color w:val="A6A6A6" w:themeColor="background1" w:themeShade="A6"/>
            </w:rPr>
            <w:t>Click here to name the process</w:t>
          </w:r>
        </w:p>
      </w:docPartBody>
    </w:docPart>
    <w:docPart>
      <w:docPartPr>
        <w:name w:val="B1E858C6C10948C5AAA323AC59E4D1BB"/>
        <w:category>
          <w:name w:val="General"/>
          <w:gallery w:val="placeholder"/>
        </w:category>
        <w:types>
          <w:type w:val="bbPlcHdr"/>
        </w:types>
        <w:behaviors>
          <w:behavior w:val="content"/>
        </w:behaviors>
        <w:guid w:val="{514CBCEB-BBA5-4602-A564-652E71A7423B}"/>
      </w:docPartPr>
      <w:docPartBody>
        <w:p w:rsidR="00F4388B" w:rsidRDefault="007520A9" w:rsidP="007520A9">
          <w:pPr>
            <w:pStyle w:val="B1E858C6C10948C5AAA323AC59E4D1BB"/>
          </w:pPr>
          <w:r w:rsidRPr="003B1CC5">
            <w:rPr>
              <w:rStyle w:val="PlaceholderText"/>
            </w:rPr>
            <w:t>Click here to enter NQF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20A9"/>
    <w:rsid w:val="000C29EC"/>
    <w:rsid w:val="004817FE"/>
    <w:rsid w:val="005B6863"/>
    <w:rsid w:val="007520A9"/>
    <w:rsid w:val="009E703C"/>
    <w:rsid w:val="00C57BA7"/>
    <w:rsid w:val="00DD3CA3"/>
    <w:rsid w:val="00F4388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520A9"/>
    <w:rPr>
      <w:color w:val="808080"/>
    </w:rPr>
  </w:style>
  <w:style w:type="paragraph" w:customStyle="1" w:styleId="802395A60D9E473FB293BB3B510047FB">
    <w:name w:val="802395A60D9E473FB293BB3B510047FB"/>
  </w:style>
  <w:style w:type="paragraph" w:customStyle="1" w:styleId="72150A1DE9E24F7C8985B3BD448DF101">
    <w:name w:val="72150A1DE9E24F7C8985B3BD448DF101"/>
  </w:style>
  <w:style w:type="paragraph" w:customStyle="1" w:styleId="F5A8298D66BD49DFACE5B537CF969B01">
    <w:name w:val="F5A8298D66BD49DFACE5B537CF969B01"/>
  </w:style>
  <w:style w:type="paragraph" w:customStyle="1" w:styleId="F88BFE2235F248DDB944B5445E669E3C">
    <w:name w:val="F88BFE2235F248DDB944B5445E669E3C"/>
  </w:style>
  <w:style w:type="paragraph" w:customStyle="1" w:styleId="694B41C8D60C47E29B8D6BA32526A7FA">
    <w:name w:val="694B41C8D60C47E29B8D6BA32526A7FA"/>
  </w:style>
  <w:style w:type="paragraph" w:customStyle="1" w:styleId="CB5F393C66B44EF5A01D50F69A1CD2A4">
    <w:name w:val="CB5F393C66B44EF5A01D50F69A1CD2A4"/>
  </w:style>
  <w:style w:type="paragraph" w:customStyle="1" w:styleId="A6A28D9E02064AC6BA17C0E887F71E68">
    <w:name w:val="A6A28D9E02064AC6BA17C0E887F71E68"/>
  </w:style>
  <w:style w:type="paragraph" w:customStyle="1" w:styleId="E59B42E5D89B496B9E455E81C715DBB9">
    <w:name w:val="E59B42E5D89B496B9E455E81C715DBB9"/>
  </w:style>
  <w:style w:type="paragraph" w:customStyle="1" w:styleId="B1E858C6C10948C5AAA323AC59E4D1BB">
    <w:name w:val="B1E858C6C10948C5AAA323AC59E4D1BB"/>
    <w:rsid w:val="007520A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06DB60-83B1-4490-A295-4D855218F1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9D3D600B-17C9-4FBB-9DAE-E657E23ED3D1}">
  <ds:schemaRefs>
    <ds:schemaRef ds:uri="http://schemas.microsoft.com/sharepoint/v3/contenttype/forms"/>
  </ds:schemaRefs>
</ds:datastoreItem>
</file>

<file path=customXml/itemProps3.xml><?xml version="1.0" encoding="utf-8"?>
<ds:datastoreItem xmlns:ds="http://schemas.openxmlformats.org/officeDocument/2006/customXml" ds:itemID="{6214E434-7F59-478F-9889-8C8438FFF984}">
  <ds:schemaRefs>
    <ds:schemaRef ds:uri="http://schemas.microsoft.com/office/2006/metadata/properties"/>
    <ds:schemaRef ds:uri="http://schemas.microsoft.com/office/infopath/2007/PartnerControls"/>
    <ds:schemaRef ds:uri="http://schemas.openxmlformats.org/package/2006/metadata/core-properties"/>
    <ds:schemaRef ds:uri="http://www.w3.org/XML/1998/namespace"/>
    <ds:schemaRef ds:uri="http://purl.org/dc/dcmitype/"/>
    <ds:schemaRef ds:uri="http://schemas.microsoft.com/office/2006/documentManagement/types"/>
    <ds:schemaRef ds:uri="http://purl.org/dc/elements/1.1/"/>
    <ds:schemaRef ds:uri="http://purl.org/dc/terms/"/>
  </ds:schemaRefs>
</ds:datastoreItem>
</file>

<file path=customXml/itemProps4.xml><?xml version="1.0" encoding="utf-8"?>
<ds:datastoreItem xmlns:ds="http://schemas.openxmlformats.org/officeDocument/2006/customXml" ds:itemID="{D94687FB-750B-4B89-AB66-7988E23E81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measure-submission-evidence_template_08202013_tlh.dotm</Template>
  <TotalTime>0</TotalTime>
  <Pages>25</Pages>
  <Words>11334</Words>
  <Characters>64606</Characters>
  <Application>Microsoft Office Word</Application>
  <DocSecurity>0</DocSecurity>
  <Lines>538</Lines>
  <Paragraphs>151</Paragraphs>
  <ScaleCrop>false</ScaleCrop>
  <HeadingPairs>
    <vt:vector size="2" baseType="variant">
      <vt:variant>
        <vt:lpstr>Title</vt:lpstr>
      </vt:variant>
      <vt:variant>
        <vt:i4>1</vt:i4>
      </vt:variant>
    </vt:vector>
  </HeadingPairs>
  <TitlesOfParts>
    <vt:vector size="1" baseType="lpstr">
      <vt:lpstr/>
    </vt:vector>
  </TitlesOfParts>
  <Company>National Quality Forum</Company>
  <LinksUpToDate>false</LinksUpToDate>
  <CharactersWithSpaces>75789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Hall, Terry</dc:creator>
  <cp:keywords/>
  <dc:description/>
  <cp:lastModifiedBy>lsmith</cp:lastModifiedBy>
  <cp:revision>2</cp:revision>
  <cp:lastPrinted>2014-12-17T18:19:00Z</cp:lastPrinted>
  <dcterms:created xsi:type="dcterms:W3CDTF">2015-04-10T19:35:00Z</dcterms:created>
  <dcterms:modified xsi:type="dcterms:W3CDTF">2015-04-10T19:35:00Z</dcterms:modified>
</cp:coreProperties>
</file>